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59CCAE" w14:textId="215211F9" w:rsidR="00D63E2F" w:rsidRDefault="00D63E2F" w:rsidP="00D63E2F">
      <w:pPr>
        <w:spacing w:after="0"/>
        <w:ind w:left="1988" w:hanging="1988"/>
        <w:rPr>
          <w:rFonts w:ascii="Arial" w:hAnsi="Arial" w:cs="Arial"/>
          <w:b/>
          <w:sz w:val="24"/>
          <w:lang w:val="en-US"/>
        </w:rPr>
      </w:pPr>
      <w:r>
        <w:rPr>
          <w:rFonts w:ascii="Arial" w:hAnsi="Arial" w:cs="Arial"/>
          <w:b/>
          <w:sz w:val="24"/>
          <w:lang w:val="en-US"/>
        </w:rPr>
        <w:t>3GPP TSG RAN WG1 Meeting #97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R1-19</w:t>
      </w:r>
      <w:r w:rsidR="001578DA">
        <w:rPr>
          <w:rFonts w:ascii="Arial" w:hAnsi="Arial" w:cs="Arial"/>
          <w:b/>
          <w:sz w:val="24"/>
          <w:lang w:val="en-US"/>
        </w:rPr>
        <w:t>06823</w:t>
      </w:r>
    </w:p>
    <w:p w14:paraId="2D0DF8A4"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Reno, USA, May 13</w:t>
      </w:r>
      <w:r>
        <w:rPr>
          <w:rFonts w:ascii="Arial" w:hAnsi="Arial" w:cs="Arial"/>
          <w:b/>
          <w:sz w:val="24"/>
          <w:vertAlign w:val="superscript"/>
          <w:lang w:val="en-US"/>
        </w:rPr>
        <w:t>th</w:t>
      </w:r>
      <w:r>
        <w:rPr>
          <w:rFonts w:ascii="Arial" w:hAnsi="Arial" w:cs="Arial"/>
          <w:b/>
          <w:sz w:val="24"/>
          <w:lang w:val="en-US"/>
        </w:rPr>
        <w:t xml:space="preserve"> – 17</w:t>
      </w:r>
      <w:r>
        <w:rPr>
          <w:rFonts w:ascii="Arial" w:hAnsi="Arial" w:cs="Arial"/>
          <w:b/>
          <w:sz w:val="24"/>
          <w:vertAlign w:val="superscript"/>
          <w:lang w:val="en-US"/>
        </w:rPr>
        <w:t>th</w:t>
      </w:r>
      <w:r>
        <w:rPr>
          <w:rFonts w:ascii="Arial" w:hAnsi="Arial" w:cs="Arial"/>
          <w:b/>
          <w:sz w:val="24"/>
          <w:lang w:val="en-US"/>
        </w:rPr>
        <w:t>, 2019</w:t>
      </w:r>
    </w:p>
    <w:p w14:paraId="0C0885B8" w14:textId="2F27A095" w:rsidR="00D63E2F" w:rsidRDefault="00C24DC1" w:rsidP="00D63E2F">
      <w:pPr>
        <w:spacing w:after="0"/>
        <w:ind w:left="1988" w:hanging="1988"/>
        <w:rPr>
          <w:rFonts w:ascii="Arial" w:hAnsi="Arial" w:cs="Arial"/>
          <w:b/>
          <w:sz w:val="24"/>
          <w:lang w:val="en-US"/>
        </w:rPr>
      </w:pPr>
      <w:r>
        <w:rPr>
          <w:rFonts w:ascii="Arial" w:hAnsi="Arial" w:cs="Arial"/>
          <w:b/>
          <w:sz w:val="24"/>
          <w:lang w:val="en-US"/>
        </w:rPr>
        <w:t xml:space="preserve"> </w:t>
      </w:r>
      <w:bookmarkStart w:id="0" w:name="_GoBack"/>
      <w:bookmarkEnd w:id="0"/>
    </w:p>
    <w:p w14:paraId="3DFEAB07" w14:textId="77777777" w:rsidR="00D63E2F" w:rsidRDefault="00D63E2F" w:rsidP="00D63E2F">
      <w:pPr>
        <w:spacing w:after="0"/>
        <w:ind w:left="1988" w:hanging="1988"/>
        <w:rPr>
          <w:rFonts w:ascii="Arial" w:hAnsi="Arial" w:cs="Arial"/>
          <w:b/>
          <w:sz w:val="24"/>
          <w:lang w:val="en-US"/>
        </w:rPr>
      </w:pPr>
    </w:p>
    <w:p w14:paraId="6DF3F472"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42F5AF80" w14:textId="57AD3F3A" w:rsidR="00D63E2F" w:rsidRDefault="00D63E2F" w:rsidP="00D63E2F">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UE and gNB Measurements for NR Positioning</w:t>
      </w:r>
    </w:p>
    <w:p w14:paraId="665AA587" w14:textId="7C8DD7DF" w:rsidR="00D63E2F" w:rsidRDefault="00D63E2F" w:rsidP="00D63E2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7.2.10.3</w:t>
      </w:r>
    </w:p>
    <w:p w14:paraId="3E8D18B0"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3B5B2C">
        <w:rPr>
          <w:lang w:val="en-GB"/>
        </w:rPr>
        <w:t>[1]</w:t>
      </w:r>
      <w:r>
        <w:rPr>
          <w:lang w:val="en-GB"/>
        </w:rPr>
        <w:fldChar w:fldCharType="end"/>
      </w:r>
      <w:r>
        <w:rPr>
          <w:lang w:val="en-GB"/>
        </w:rPr>
        <w:t xml:space="preserve">. The </w:t>
      </w:r>
      <w:r>
        <w:t>WID has the following objectives:</w:t>
      </w:r>
    </w:p>
    <w:tbl>
      <w:tblPr>
        <w:tblStyle w:val="TableGrid"/>
        <w:tblW w:w="0" w:type="auto"/>
        <w:tblLook w:val="04A0" w:firstRow="1" w:lastRow="0" w:firstColumn="1" w:lastColumn="0" w:noHBand="0" w:noVBand="1"/>
      </w:tblPr>
      <w:tblGrid>
        <w:gridCol w:w="9962"/>
      </w:tblGrid>
      <w:tr w:rsidR="00596D6A" w14:paraId="6349A67C" w14:textId="77777777" w:rsidTr="00596D6A">
        <w:tc>
          <w:tcPr>
            <w:tcW w:w="9962" w:type="dxa"/>
          </w:tcPr>
          <w:p w14:paraId="1B84CF19" w14:textId="77777777" w:rsidR="00596D6A" w:rsidRPr="00057F88" w:rsidRDefault="00596D6A" w:rsidP="00596D6A">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5109A2B6"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9B3F588"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7DF654F" w14:textId="77777777" w:rsidR="00596D6A" w:rsidRPr="00057F88" w:rsidRDefault="00596D6A" w:rsidP="00596D6A">
            <w:pPr>
              <w:pStyle w:val="3GPPAgreements"/>
              <w:numPr>
                <w:ilvl w:val="1"/>
                <w:numId w:val="8"/>
              </w:numPr>
              <w:rPr>
                <w:sz w:val="20"/>
              </w:rPr>
            </w:pPr>
            <w:r w:rsidRPr="00057F88">
              <w:rPr>
                <w:sz w:val="20"/>
              </w:rPr>
              <w:t>UE RX-TX time difference measurements</w:t>
            </w:r>
            <w:r>
              <w:rPr>
                <w:sz w:val="20"/>
              </w:rPr>
              <w:t xml:space="preserve"> for NR positioning</w:t>
            </w:r>
          </w:p>
          <w:p w14:paraId="203E47C4" w14:textId="77777777" w:rsidR="00596D6A" w:rsidRPr="00057F88" w:rsidRDefault="00596D6A" w:rsidP="00596D6A">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1053E94C" w14:textId="77777777" w:rsidR="00596D6A" w:rsidRPr="00057F88" w:rsidRDefault="00596D6A" w:rsidP="00596D6A">
            <w:pPr>
              <w:pStyle w:val="3GPPAgreements"/>
              <w:numPr>
                <w:ilvl w:val="1"/>
                <w:numId w:val="8"/>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E29B9D5" w14:textId="77777777" w:rsidR="00596D6A" w:rsidRPr="00057F88" w:rsidRDefault="00596D6A" w:rsidP="00596D6A">
            <w:pPr>
              <w:pStyle w:val="3GPPAgreements"/>
              <w:numPr>
                <w:ilvl w:val="1"/>
                <w:numId w:val="8"/>
              </w:numPr>
              <w:rPr>
                <w:sz w:val="20"/>
              </w:rPr>
            </w:pPr>
            <w:r w:rsidRPr="00057F88">
              <w:rPr>
                <w:sz w:val="20"/>
              </w:rPr>
              <w:t>UL Angle of Arrival (AoA) measurements (including Azimuth and Zenith Angles)</w:t>
            </w:r>
            <w:r>
              <w:rPr>
                <w:sz w:val="20"/>
              </w:rPr>
              <w:t xml:space="preserve"> for NR positioning</w:t>
            </w:r>
          </w:p>
          <w:p w14:paraId="21CB2D8C" w14:textId="77777777" w:rsidR="00596D6A" w:rsidRPr="00057F88" w:rsidRDefault="00596D6A" w:rsidP="00596D6A">
            <w:pPr>
              <w:pStyle w:val="3GPPAgreements"/>
              <w:numPr>
                <w:ilvl w:val="1"/>
                <w:numId w:val="8"/>
              </w:numPr>
              <w:rPr>
                <w:sz w:val="20"/>
              </w:rPr>
            </w:pPr>
            <w:r w:rsidRPr="00057F88">
              <w:rPr>
                <w:sz w:val="20"/>
              </w:rPr>
              <w:t>UL RSRP (reference signal received power) measurements</w:t>
            </w:r>
            <w:r>
              <w:rPr>
                <w:sz w:val="20"/>
              </w:rPr>
              <w:t xml:space="preserve"> for NR positioning</w:t>
            </w:r>
          </w:p>
          <w:p w14:paraId="548A9381" w14:textId="131FB1F3" w:rsidR="00596D6A" w:rsidRDefault="00596D6A" w:rsidP="00596D6A">
            <w:pPr>
              <w:pStyle w:val="3GPPAgreements"/>
              <w:numPr>
                <w:ilvl w:val="1"/>
                <w:numId w:val="8"/>
              </w:numPr>
            </w:pPr>
            <w:r w:rsidRPr="00057F88">
              <w:rPr>
                <w:sz w:val="20"/>
              </w:rPr>
              <w:t>gNB RX-TX time difference measurements</w:t>
            </w:r>
            <w:r>
              <w:rPr>
                <w:sz w:val="20"/>
              </w:rPr>
              <w:t xml:space="preserve"> for NR positioning</w:t>
            </w:r>
          </w:p>
        </w:tc>
      </w:tr>
    </w:tbl>
    <w:p w14:paraId="42A91671" w14:textId="7A46A015" w:rsidR="00BC511C" w:rsidRDefault="00CE0696" w:rsidP="00BC511C">
      <w:pPr>
        <w:pStyle w:val="3GPPText"/>
      </w:pPr>
      <w:r>
        <w:t xml:space="preserve">The following agreements were made by RAN1 WG </w:t>
      </w:r>
      <w:r w:rsidR="00C54CAE">
        <w:t xml:space="preserve">with respect </w:t>
      </w:r>
      <w:r w:rsidR="00BC511C">
        <w:t xml:space="preserve">to measurements for NR Positioning </w:t>
      </w:r>
      <w:r>
        <w:t xml:space="preserve">at the </w:t>
      </w:r>
      <w:r w:rsidR="00BC511C">
        <w:t>previous RAN1 WG Meetings:</w:t>
      </w:r>
    </w:p>
    <w:tbl>
      <w:tblPr>
        <w:tblStyle w:val="TableGrid"/>
        <w:tblW w:w="0" w:type="auto"/>
        <w:tblLook w:val="04A0" w:firstRow="1" w:lastRow="0" w:firstColumn="1" w:lastColumn="0" w:noHBand="0" w:noVBand="1"/>
      </w:tblPr>
      <w:tblGrid>
        <w:gridCol w:w="9962"/>
      </w:tblGrid>
      <w:tr w:rsidR="00BC511C" w:rsidRPr="002C6C67" w14:paraId="3180DE29" w14:textId="77777777" w:rsidTr="00BC511C">
        <w:tc>
          <w:tcPr>
            <w:tcW w:w="9962" w:type="dxa"/>
          </w:tcPr>
          <w:p w14:paraId="48A8D799" w14:textId="17FA0F46" w:rsidR="00D55BA2" w:rsidRPr="002C6C67" w:rsidRDefault="00D55BA2" w:rsidP="00C54CAE">
            <w:pPr>
              <w:spacing w:line="240" w:lineRule="auto"/>
              <w:rPr>
                <w:b/>
                <w:u w:val="single"/>
              </w:rPr>
            </w:pPr>
            <w:r w:rsidRPr="002C6C67">
              <w:rPr>
                <w:b/>
                <w:u w:val="single"/>
              </w:rPr>
              <w:t>RAN1#96bis</w:t>
            </w:r>
          </w:p>
          <w:p w14:paraId="1063D8FC" w14:textId="77777777" w:rsidR="00D55BA2" w:rsidRPr="002C6C67" w:rsidRDefault="00D55BA2" w:rsidP="00D55BA2">
            <w:pPr>
              <w:pStyle w:val="3GPPAgreements"/>
              <w:rPr>
                <w:sz w:val="20"/>
              </w:rPr>
            </w:pPr>
            <w:r w:rsidRPr="002C6C67">
              <w:rPr>
                <w:sz w:val="20"/>
              </w:rPr>
              <w:t xml:space="preserve">Intra-frequency and inter-frequency DL RSTD measurements (currently supported to be based at least on DL PRS) are supported in RRC_CONNECTED mode </w:t>
            </w:r>
          </w:p>
          <w:p w14:paraId="40798E29" w14:textId="77777777" w:rsidR="00D55BA2" w:rsidRPr="002C6C67" w:rsidRDefault="00D55BA2" w:rsidP="00D55BA2">
            <w:pPr>
              <w:pStyle w:val="3GPPAgreements"/>
              <w:rPr>
                <w:sz w:val="20"/>
              </w:rPr>
            </w:pPr>
            <w:r w:rsidRPr="002C6C67">
              <w:rPr>
                <w:sz w:val="20"/>
              </w:rPr>
              <w:t>At least intra-frequency DL PRS-RSRP measurements are supported in RRC_CONNECTED mode</w:t>
            </w:r>
          </w:p>
          <w:p w14:paraId="124F9C61" w14:textId="77777777" w:rsidR="00D55BA2" w:rsidRPr="002C6C67" w:rsidRDefault="00D55BA2" w:rsidP="00D55BA2">
            <w:pPr>
              <w:pStyle w:val="3GPPAgreements"/>
              <w:numPr>
                <w:ilvl w:val="1"/>
                <w:numId w:val="8"/>
              </w:numPr>
              <w:rPr>
                <w:sz w:val="20"/>
              </w:rPr>
            </w:pPr>
            <w:r w:rsidRPr="002C6C67">
              <w:rPr>
                <w:sz w:val="20"/>
              </w:rPr>
              <w:t>FFS: Inter-frequency DL PRS-RSRP measurements in RRC_CONNECTED mode</w:t>
            </w:r>
          </w:p>
          <w:p w14:paraId="1549F7F5" w14:textId="77777777" w:rsidR="00D55BA2" w:rsidRPr="002C6C67" w:rsidRDefault="00D55BA2" w:rsidP="00D55BA2">
            <w:pPr>
              <w:pStyle w:val="3GPPAgreements"/>
              <w:rPr>
                <w:sz w:val="20"/>
              </w:rPr>
            </w:pPr>
            <w:r w:rsidRPr="002C6C67">
              <w:rPr>
                <w:sz w:val="20"/>
              </w:rPr>
              <w:t xml:space="preserve">The network can indicate one or more of the following for the UE to use to determine a reference (reference time based on the DL PRS Resource ID(s)) for DL RSTD measurements. </w:t>
            </w:r>
          </w:p>
          <w:p w14:paraId="51BA2FD2" w14:textId="77777777" w:rsidR="00D55BA2" w:rsidRPr="002C6C67" w:rsidRDefault="00D55BA2" w:rsidP="00D55BA2">
            <w:pPr>
              <w:pStyle w:val="3GPPAgreements"/>
              <w:numPr>
                <w:ilvl w:val="1"/>
                <w:numId w:val="8"/>
              </w:numPr>
              <w:rPr>
                <w:sz w:val="20"/>
              </w:rPr>
            </w:pPr>
            <w:r w:rsidRPr="002C6C67">
              <w:rPr>
                <w:sz w:val="20"/>
              </w:rPr>
              <w:t xml:space="preserve">A DL PRS Resource ID </w:t>
            </w:r>
          </w:p>
          <w:p w14:paraId="6EC95F82" w14:textId="77777777" w:rsidR="00D55BA2" w:rsidRPr="002C6C67" w:rsidRDefault="00D55BA2" w:rsidP="00D55BA2">
            <w:pPr>
              <w:pStyle w:val="3GPPAgreements"/>
              <w:numPr>
                <w:ilvl w:val="1"/>
                <w:numId w:val="8"/>
              </w:numPr>
              <w:rPr>
                <w:sz w:val="20"/>
              </w:rPr>
            </w:pPr>
            <w:r w:rsidRPr="002C6C67">
              <w:rPr>
                <w:sz w:val="20"/>
              </w:rPr>
              <w:t>A subset of DL PRS Resource IDs from a single DL PRS Resource set</w:t>
            </w:r>
          </w:p>
          <w:p w14:paraId="3E61DE5C" w14:textId="77777777" w:rsidR="00D55BA2" w:rsidRPr="002C6C67" w:rsidRDefault="00D55BA2" w:rsidP="00D55BA2">
            <w:pPr>
              <w:pStyle w:val="3GPPAgreements"/>
              <w:numPr>
                <w:ilvl w:val="1"/>
                <w:numId w:val="8"/>
              </w:numPr>
              <w:rPr>
                <w:sz w:val="20"/>
              </w:rPr>
            </w:pPr>
            <w:r w:rsidRPr="002C6C67">
              <w:rPr>
                <w:sz w:val="20"/>
              </w:rPr>
              <w:t>A DL PRS Resource set</w:t>
            </w:r>
          </w:p>
          <w:p w14:paraId="3F3D660D" w14:textId="0917780B" w:rsidR="00BC511C" w:rsidRPr="002C6C67" w:rsidRDefault="00D55BA2" w:rsidP="002C6C67">
            <w:pPr>
              <w:pStyle w:val="3GPPAgreements"/>
              <w:rPr>
                <w:sz w:val="20"/>
              </w:rPr>
            </w:pPr>
            <w:r w:rsidRPr="002C6C67">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tc>
      </w:tr>
    </w:tbl>
    <w:p w14:paraId="2FEA9290" w14:textId="7F67B1E3" w:rsidR="004D232A" w:rsidRPr="00815329" w:rsidRDefault="004D232A" w:rsidP="00815329">
      <w:pPr>
        <w:pStyle w:val="3GPPText"/>
      </w:pPr>
      <w:r w:rsidRPr="00815329">
        <w:lastRenderedPageBreak/>
        <w:t xml:space="preserve">In this document, we discuss </w:t>
      </w:r>
      <w:r w:rsidR="00596D6A" w:rsidRPr="00815329">
        <w:t xml:space="preserve">details of UE and gNB measurements </w:t>
      </w:r>
      <w:r w:rsidR="009D0F69" w:rsidRPr="00815329">
        <w:t>for NR Positioning. Our views on other NR Positioning aspects are provided in our companion contribution</w:t>
      </w:r>
      <w:r w:rsidR="000E2972" w:rsidRPr="00815329">
        <w:t xml:space="preserve"> </w:t>
      </w:r>
      <w:r w:rsidR="001578DA">
        <w:fldChar w:fldCharType="begin"/>
      </w:r>
      <w:r w:rsidR="001578DA">
        <w:instrText xml:space="preserve"> REF _Ref7775764 \n \h </w:instrText>
      </w:r>
      <w:r w:rsidR="001578DA">
        <w:fldChar w:fldCharType="separate"/>
      </w:r>
      <w:r w:rsidR="001578DA">
        <w:t>[2]</w:t>
      </w:r>
      <w:r w:rsidR="001578DA">
        <w:fldChar w:fldCharType="end"/>
      </w:r>
      <w:r w:rsidR="001578DA">
        <w:t>-</w:t>
      </w:r>
      <w:r w:rsidR="001578DA">
        <w:fldChar w:fldCharType="begin"/>
      </w:r>
      <w:r w:rsidR="001578DA">
        <w:instrText xml:space="preserve"> REF _Ref7775765 \n \h </w:instrText>
      </w:r>
      <w:r w:rsidR="001578DA">
        <w:fldChar w:fldCharType="separate"/>
      </w:r>
      <w:r w:rsidR="001578DA">
        <w:t>[4]</w:t>
      </w:r>
      <w:r w:rsidR="001578DA">
        <w:fldChar w:fldCharType="end"/>
      </w:r>
      <w:r w:rsidR="000E2972" w:rsidRPr="00815329">
        <w:t>.</w:t>
      </w:r>
    </w:p>
    <w:p w14:paraId="1274AF1D" w14:textId="77777777" w:rsidR="00815329" w:rsidRPr="00815329" w:rsidRDefault="00815329" w:rsidP="00815329">
      <w:pPr>
        <w:pStyle w:val="3GPPText"/>
      </w:pPr>
    </w:p>
    <w:p w14:paraId="09BFD7C2" w14:textId="08D1291C" w:rsidR="005A1F53" w:rsidRDefault="005A1F53" w:rsidP="00702009">
      <w:pPr>
        <w:pStyle w:val="3GPPH1"/>
        <w:tabs>
          <w:tab w:val="clear" w:pos="432"/>
          <w:tab w:val="num" w:pos="426"/>
        </w:tabs>
      </w:pPr>
      <w:r>
        <w:t>Positioning Techniques</w:t>
      </w:r>
      <w:r w:rsidR="002C6C67">
        <w:t xml:space="preserve">, </w:t>
      </w:r>
      <w:r>
        <w:t>Reference Signals</w:t>
      </w:r>
      <w:r w:rsidR="002C6C67">
        <w:t xml:space="preserve">, </w:t>
      </w:r>
      <w:r>
        <w:t>Measurements</w:t>
      </w:r>
    </w:p>
    <w:p w14:paraId="47F5189A" w14:textId="77777777" w:rsidR="005A1F53" w:rsidRDefault="005A1F53" w:rsidP="005A1F53">
      <w:pPr>
        <w:pStyle w:val="Heading2"/>
        <w:tabs>
          <w:tab w:val="clear" w:pos="5255"/>
          <w:tab w:val="num" w:pos="567"/>
        </w:tabs>
        <w:ind w:left="567" w:hanging="567"/>
      </w:pPr>
      <w:r>
        <w:t>E-CID Reference Signals and Measurements</w:t>
      </w:r>
    </w:p>
    <w:p w14:paraId="20BDB2E6" w14:textId="5B88E064" w:rsidR="005A1F53" w:rsidRDefault="005A1F53" w:rsidP="005A1F53">
      <w:pPr>
        <w:pStyle w:val="3GPPText"/>
      </w:pPr>
      <w:r>
        <w:t xml:space="preserve">The following agreement was made </w:t>
      </w:r>
      <w:r w:rsidR="00C54CAE">
        <w:t xml:space="preserve">by </w:t>
      </w:r>
      <w:r>
        <w:t>RAN1 WG with respect to E-CID support</w:t>
      </w:r>
      <w:r w:rsidR="002C6C67">
        <w:t xml:space="preserve"> during the study item phase</w:t>
      </w:r>
      <w:r>
        <w:t>:</w:t>
      </w:r>
    </w:p>
    <w:tbl>
      <w:tblPr>
        <w:tblStyle w:val="TableGrid"/>
        <w:tblW w:w="0" w:type="auto"/>
        <w:tblLook w:val="04A0" w:firstRow="1" w:lastRow="0" w:firstColumn="1" w:lastColumn="0" w:noHBand="0" w:noVBand="1"/>
      </w:tblPr>
      <w:tblGrid>
        <w:gridCol w:w="9962"/>
      </w:tblGrid>
      <w:tr w:rsidR="005A1F53" w:rsidRPr="00815329" w14:paraId="65ADA3A5" w14:textId="77777777" w:rsidTr="00B93371">
        <w:tc>
          <w:tcPr>
            <w:tcW w:w="9962" w:type="dxa"/>
          </w:tcPr>
          <w:p w14:paraId="2884EB10" w14:textId="77777777" w:rsidR="005A1F53" w:rsidRPr="00815329" w:rsidRDefault="005A1F53" w:rsidP="00B93371">
            <w:pPr>
              <w:pStyle w:val="3GPPAgreements"/>
              <w:spacing w:before="0" w:after="0" w:line="240" w:lineRule="auto"/>
              <w:rPr>
                <w:sz w:val="20"/>
                <w:lang w:eastAsia="x-none"/>
              </w:rPr>
            </w:pPr>
            <w:r w:rsidRPr="00815329">
              <w:rPr>
                <w:rFonts w:hint="eastAsia"/>
                <w:sz w:val="20"/>
                <w:lang w:eastAsia="x-none"/>
              </w:rPr>
              <w:t xml:space="preserve">NR </w:t>
            </w:r>
            <w:r w:rsidRPr="00815329">
              <w:rPr>
                <w:sz w:val="20"/>
              </w:rPr>
              <w:t>should</w:t>
            </w:r>
            <w:r w:rsidRPr="00815329">
              <w:rPr>
                <w:sz w:val="20"/>
                <w:lang w:eastAsia="x-none"/>
              </w:rPr>
              <w:t xml:space="preserve"> </w:t>
            </w:r>
            <w:r w:rsidRPr="00815329">
              <w:rPr>
                <w:rFonts w:hint="eastAsia"/>
                <w:sz w:val="20"/>
              </w:rPr>
              <w:t>support</w:t>
            </w:r>
            <w:r w:rsidRPr="00815329">
              <w:rPr>
                <w:rFonts w:hint="eastAsia"/>
                <w:sz w:val="20"/>
                <w:lang w:eastAsia="x-none"/>
              </w:rPr>
              <w:t xml:space="preserve"> E-CID based positioning</w:t>
            </w:r>
          </w:p>
          <w:p w14:paraId="0E3A7F8F" w14:textId="77777777" w:rsidR="005A1F53" w:rsidRPr="00815329" w:rsidRDefault="005A1F53" w:rsidP="005A1F53">
            <w:pPr>
              <w:pStyle w:val="3GPPAgreements"/>
              <w:numPr>
                <w:ilvl w:val="1"/>
                <w:numId w:val="8"/>
              </w:numPr>
              <w:spacing w:before="0" w:after="0" w:line="240" w:lineRule="auto"/>
              <w:rPr>
                <w:sz w:val="20"/>
                <w:lang w:eastAsia="x-none"/>
              </w:rPr>
            </w:pPr>
            <w:r w:rsidRPr="00815329">
              <w:rPr>
                <w:rFonts w:hint="eastAsia"/>
                <w:sz w:val="20"/>
                <w:lang w:eastAsia="x-none"/>
              </w:rPr>
              <w:t>E-</w:t>
            </w:r>
            <w:r w:rsidRPr="00815329">
              <w:rPr>
                <w:rFonts w:hint="eastAsia"/>
                <w:sz w:val="20"/>
              </w:rPr>
              <w:t>CID</w:t>
            </w:r>
            <w:r w:rsidRPr="00815329">
              <w:rPr>
                <w:rFonts w:hint="eastAsia"/>
                <w:sz w:val="20"/>
                <w:lang w:eastAsia="x-none"/>
              </w:rPr>
              <w:t xml:space="preserve"> </w:t>
            </w:r>
            <w:r w:rsidRPr="00815329">
              <w:rPr>
                <w:rFonts w:hint="eastAsia"/>
                <w:sz w:val="20"/>
              </w:rPr>
              <w:t>downlink</w:t>
            </w:r>
            <w:r w:rsidRPr="00815329">
              <w:rPr>
                <w:rFonts w:hint="eastAsia"/>
                <w:sz w:val="20"/>
                <w:lang w:eastAsia="x-none"/>
              </w:rPr>
              <w:t xml:space="preserve"> measurements </w:t>
            </w:r>
            <w:r w:rsidRPr="00815329">
              <w:rPr>
                <w:sz w:val="20"/>
                <w:lang w:eastAsia="x-none"/>
              </w:rPr>
              <w:t>should be</w:t>
            </w:r>
            <w:r w:rsidRPr="00815329">
              <w:rPr>
                <w:rFonts w:hint="eastAsia"/>
                <w:sz w:val="20"/>
                <w:lang w:eastAsia="x-none"/>
              </w:rPr>
              <w:t xml:space="preserve"> supported based on at least RRM measurements defined in NR Rel. 15</w:t>
            </w:r>
          </w:p>
          <w:p w14:paraId="753C5402" w14:textId="77777777" w:rsidR="005A1F53" w:rsidRPr="00815329" w:rsidRDefault="005A1F53" w:rsidP="005A1F53">
            <w:pPr>
              <w:pStyle w:val="3GPPAgreements"/>
              <w:numPr>
                <w:ilvl w:val="1"/>
                <w:numId w:val="8"/>
              </w:numPr>
              <w:spacing w:before="0" w:after="0" w:line="240" w:lineRule="auto"/>
              <w:rPr>
                <w:sz w:val="20"/>
                <w:lang w:eastAsia="x-none"/>
              </w:rPr>
            </w:pPr>
            <w:r w:rsidRPr="00815329">
              <w:rPr>
                <w:rFonts w:hint="eastAsia"/>
                <w:sz w:val="20"/>
              </w:rPr>
              <w:t>Note</w:t>
            </w:r>
            <w:r w:rsidRPr="00815329">
              <w:rPr>
                <w:rFonts w:hint="eastAsia"/>
                <w:sz w:val="20"/>
                <w:lang w:eastAsia="x-none"/>
              </w:rPr>
              <w:t>:</w:t>
            </w:r>
          </w:p>
          <w:p w14:paraId="266FC05F" w14:textId="77777777" w:rsidR="005A1F53" w:rsidRPr="00815329" w:rsidRDefault="005A1F53" w:rsidP="005A1F53">
            <w:pPr>
              <w:pStyle w:val="3GPPAgreements"/>
              <w:numPr>
                <w:ilvl w:val="2"/>
                <w:numId w:val="8"/>
              </w:numPr>
              <w:spacing w:before="0" w:after="0" w:line="240" w:lineRule="auto"/>
              <w:rPr>
                <w:sz w:val="20"/>
                <w:lang w:eastAsia="x-none"/>
              </w:rPr>
            </w:pPr>
            <w:r w:rsidRPr="00815329">
              <w:rPr>
                <w:sz w:val="20"/>
                <w:lang w:eastAsia="x-none"/>
              </w:rPr>
              <w:t>Support of NR Rel-16 signals, measurements and procedures for E-CID are to be discussed when specified</w:t>
            </w:r>
          </w:p>
          <w:p w14:paraId="2833C8DE" w14:textId="77777777" w:rsidR="005A1F53" w:rsidRPr="00815329" w:rsidRDefault="005A1F53" w:rsidP="005A1F53">
            <w:pPr>
              <w:pStyle w:val="3GPPAgreements"/>
              <w:numPr>
                <w:ilvl w:val="2"/>
                <w:numId w:val="8"/>
              </w:numPr>
              <w:spacing w:before="0" w:after="0" w:line="240" w:lineRule="auto"/>
              <w:rPr>
                <w:sz w:val="20"/>
              </w:rPr>
            </w:pPr>
            <w:r w:rsidRPr="00815329">
              <w:rPr>
                <w:sz w:val="20"/>
                <w:lang w:eastAsia="x-none"/>
              </w:rPr>
              <w:t>NR Rel-15 signals may be used to define additional UE/gNB measurements to facilitate E-CID support</w:t>
            </w:r>
          </w:p>
        </w:tc>
      </w:tr>
    </w:tbl>
    <w:p w14:paraId="516BD738" w14:textId="39C9DE41" w:rsidR="005A1F53" w:rsidRDefault="005A1F53" w:rsidP="005A1F53">
      <w:pPr>
        <w:pStyle w:val="3GPPText"/>
      </w:pPr>
      <w:r>
        <w:t xml:space="preserve">In our view, this agreement is sufficient and there is no motivation to consider Rel-16 reference signals to support the NR E-CID positioning technique. Our preference, is to keep NR E-CID as a simple positioning technique that can be supported by majority of UEs. Additional measurements can be defined in Rel-16 to complete the full list of </w:t>
      </w:r>
      <w:r w:rsidR="00C54CAE">
        <w:t xml:space="preserve">E-CID </w:t>
      </w:r>
      <w:r>
        <w:t xml:space="preserve">measurements which </w:t>
      </w:r>
      <w:r w:rsidR="00C54CAE">
        <w:t>are</w:t>
      </w:r>
      <w:r>
        <w:t xml:space="preserve"> supported by LTE </w:t>
      </w:r>
      <w:r w:rsidR="00C54CAE">
        <w:t xml:space="preserve">E-CID </w:t>
      </w:r>
      <w:r>
        <w:t>positioning. In particular, NR E-CID based on Rel-15 reference signals can be enhanced by introducing additional measurements to facilitate support of UL-AoA and DL-AoD techniques. The extension of E-CID to incorporate DL-AoD can be done with help of SS-RSRP measurement which is already defined and can be reused for reporting. The extension of E-CID to incorporate UL-AoA, can be done by introducing measurements based on Rel-15 UL PRACH or SRS reference signals</w:t>
      </w:r>
      <w:r w:rsidR="00FB735F">
        <w:t xml:space="preserve"> without additional specification changes</w:t>
      </w:r>
      <w:r>
        <w:t>.</w:t>
      </w:r>
    </w:p>
    <w:p w14:paraId="0D0D15C2" w14:textId="77777777" w:rsidR="005A1F53" w:rsidRDefault="005A1F53" w:rsidP="00F473EB">
      <w:pPr>
        <w:pStyle w:val="3GPPText"/>
        <w:numPr>
          <w:ilvl w:val="0"/>
          <w:numId w:val="15"/>
        </w:numPr>
      </w:pPr>
    </w:p>
    <w:p w14:paraId="4A08732A" w14:textId="77777777" w:rsidR="005A1F53" w:rsidRPr="0005531D" w:rsidRDefault="005A1F53" w:rsidP="00F473EB">
      <w:pPr>
        <w:pStyle w:val="3GPPText"/>
        <w:numPr>
          <w:ilvl w:val="1"/>
          <w:numId w:val="15"/>
        </w:numPr>
        <w:rPr>
          <w:b/>
        </w:rPr>
      </w:pPr>
      <w:r w:rsidRPr="0005531D">
        <w:rPr>
          <w:b/>
        </w:rPr>
        <w:t>NR E-CID is supported based on Rel-15 reference signal framework</w:t>
      </w:r>
    </w:p>
    <w:p w14:paraId="4136FB3C" w14:textId="3A8A9E25" w:rsidR="005A1F53" w:rsidRPr="0005531D" w:rsidRDefault="005A1F53" w:rsidP="00F473EB">
      <w:pPr>
        <w:pStyle w:val="3GPPText"/>
        <w:numPr>
          <w:ilvl w:val="1"/>
          <w:numId w:val="15"/>
        </w:numPr>
        <w:rPr>
          <w:b/>
        </w:rPr>
      </w:pPr>
      <w:r w:rsidRPr="0005531D">
        <w:rPr>
          <w:b/>
        </w:rPr>
        <w:t xml:space="preserve">Additional measurement for NR E-CID </w:t>
      </w:r>
      <w:r>
        <w:rPr>
          <w:b/>
        </w:rPr>
        <w:t xml:space="preserve">support </w:t>
      </w:r>
      <w:r w:rsidRPr="0005531D">
        <w:rPr>
          <w:b/>
        </w:rPr>
        <w:t>are introduced</w:t>
      </w:r>
    </w:p>
    <w:p w14:paraId="7550F2A1" w14:textId="5AECFE94" w:rsidR="005A1F53" w:rsidRPr="0005531D" w:rsidRDefault="005A1F53" w:rsidP="00F473EB">
      <w:pPr>
        <w:pStyle w:val="3GPPText"/>
        <w:numPr>
          <w:ilvl w:val="2"/>
          <w:numId w:val="15"/>
        </w:numPr>
        <w:rPr>
          <w:b/>
        </w:rPr>
      </w:pPr>
      <w:r w:rsidRPr="0005531D">
        <w:rPr>
          <w:b/>
        </w:rPr>
        <w:t>UL</w:t>
      </w:r>
      <w:r w:rsidR="002C6C67">
        <w:rPr>
          <w:b/>
        </w:rPr>
        <w:t>-</w:t>
      </w:r>
      <w:r w:rsidRPr="0005531D">
        <w:rPr>
          <w:b/>
        </w:rPr>
        <w:t>AoA based on Rel-15 UL SRS/PRACH</w:t>
      </w:r>
    </w:p>
    <w:p w14:paraId="3D78EF6B" w14:textId="77777777" w:rsidR="005A1F53" w:rsidRPr="0005531D" w:rsidRDefault="005A1F53" w:rsidP="00F473EB">
      <w:pPr>
        <w:pStyle w:val="3GPPText"/>
        <w:numPr>
          <w:ilvl w:val="2"/>
          <w:numId w:val="15"/>
        </w:numPr>
        <w:rPr>
          <w:b/>
        </w:rPr>
      </w:pPr>
      <w:r w:rsidRPr="0005531D">
        <w:rPr>
          <w:b/>
        </w:rPr>
        <w:t>DL-AoD based on Rel-15 SS-RSRP</w:t>
      </w:r>
    </w:p>
    <w:p w14:paraId="6385A91F" w14:textId="10603B95" w:rsidR="005A1F53" w:rsidRPr="0005531D" w:rsidRDefault="00FB735F" w:rsidP="00F473EB">
      <w:pPr>
        <w:pStyle w:val="3GPPText"/>
        <w:numPr>
          <w:ilvl w:val="2"/>
          <w:numId w:val="15"/>
        </w:numPr>
        <w:rPr>
          <w:b/>
        </w:rPr>
      </w:pPr>
      <w:r>
        <w:rPr>
          <w:b/>
        </w:rPr>
        <w:t>UE/</w:t>
      </w:r>
      <w:r w:rsidR="005A1F53" w:rsidRPr="0005531D">
        <w:rPr>
          <w:b/>
        </w:rPr>
        <w:t>gNB Tx-Rx time difference</w:t>
      </w:r>
    </w:p>
    <w:p w14:paraId="19B5EE85" w14:textId="77777777" w:rsidR="005A1F53" w:rsidRPr="0005531D" w:rsidRDefault="005A1F53" w:rsidP="00F473EB">
      <w:pPr>
        <w:pStyle w:val="3GPPText"/>
        <w:numPr>
          <w:ilvl w:val="2"/>
          <w:numId w:val="15"/>
        </w:numPr>
        <w:rPr>
          <w:b/>
        </w:rPr>
      </w:pPr>
      <w:r w:rsidRPr="0005531D">
        <w:rPr>
          <w:b/>
        </w:rPr>
        <w:t>Rel-15 SS-SINR (to replace RSRQ)</w:t>
      </w:r>
    </w:p>
    <w:p w14:paraId="3ED389BB" w14:textId="77777777" w:rsidR="00AD26F0" w:rsidRDefault="00AD26F0" w:rsidP="005A1F53">
      <w:pPr>
        <w:pStyle w:val="3GPPText"/>
      </w:pPr>
    </w:p>
    <w:p w14:paraId="59F173F1" w14:textId="77777777" w:rsidR="00AD26F0" w:rsidRDefault="00AD26F0" w:rsidP="00AD26F0">
      <w:pPr>
        <w:pStyle w:val="Heading2"/>
        <w:tabs>
          <w:tab w:val="clear" w:pos="5255"/>
          <w:tab w:val="num" w:pos="567"/>
        </w:tabs>
        <w:ind w:left="567" w:hanging="567"/>
      </w:pPr>
      <w:r>
        <w:t>Use of Rel-15 NR Reference Signals for NR Positioning</w:t>
      </w:r>
    </w:p>
    <w:p w14:paraId="1EF9CCC7" w14:textId="56DA800B" w:rsidR="00AD26F0" w:rsidRDefault="00AD26F0" w:rsidP="00AD26F0">
      <w:pPr>
        <w:pStyle w:val="3GPPText"/>
      </w:pPr>
      <w:r>
        <w:t xml:space="preserve">Support of </w:t>
      </w:r>
      <w:r w:rsidR="00FB735F">
        <w:t xml:space="preserve">the </w:t>
      </w:r>
      <w:r>
        <w:t>NR Rel-15 reference signals for NR Positioning can be considered in the following contexts:</w:t>
      </w:r>
    </w:p>
    <w:p w14:paraId="7031BB2B" w14:textId="7B25F385" w:rsidR="00AD26F0" w:rsidRPr="001D71A5" w:rsidRDefault="00AD26F0" w:rsidP="00AD26F0">
      <w:pPr>
        <w:pStyle w:val="3GPPAgreements"/>
      </w:pPr>
      <w:r w:rsidRPr="001D71A5">
        <w:t>Use of Rel</w:t>
      </w:r>
      <w:r>
        <w:t>-</w:t>
      </w:r>
      <w:r w:rsidRPr="001D71A5">
        <w:t xml:space="preserve">15 only reference signals for </w:t>
      </w:r>
      <w:r w:rsidR="00B145C7">
        <w:t xml:space="preserve">all or selected </w:t>
      </w:r>
      <w:r w:rsidRPr="001D71A5">
        <w:t>NR positioning</w:t>
      </w:r>
      <w:r>
        <w:t xml:space="preserve"> techniques</w:t>
      </w:r>
    </w:p>
    <w:p w14:paraId="3EE64866" w14:textId="5E4420D8" w:rsidR="00AD26F0" w:rsidRPr="001D71A5" w:rsidRDefault="00AD26F0" w:rsidP="00AD26F0">
      <w:pPr>
        <w:pStyle w:val="3GPPAgreements"/>
        <w:numPr>
          <w:ilvl w:val="1"/>
          <w:numId w:val="8"/>
        </w:numPr>
      </w:pPr>
      <w:r w:rsidRPr="001D71A5">
        <w:t xml:space="preserve">The main drawback of Option 1 is that it may require implementation of two different procedures at UE </w:t>
      </w:r>
      <w:r w:rsidR="00FB735F">
        <w:t xml:space="preserve">and network </w:t>
      </w:r>
      <w:r w:rsidRPr="001D71A5">
        <w:t>side for NR Positioning (</w:t>
      </w:r>
      <w:r w:rsidR="00FB735F">
        <w:t xml:space="preserve">considering that </w:t>
      </w:r>
      <w:r w:rsidRPr="001D71A5">
        <w:t xml:space="preserve">new DL </w:t>
      </w:r>
      <w:r w:rsidR="00B145C7">
        <w:t xml:space="preserve">positioning reference signals </w:t>
      </w:r>
      <w:r w:rsidR="00FB735F">
        <w:t xml:space="preserve">and muting </w:t>
      </w:r>
      <w:r w:rsidRPr="001D71A5">
        <w:t xml:space="preserve">are necessary for improved NR positioning performance). </w:t>
      </w:r>
      <w:r>
        <w:t xml:space="preserve">From UE and system perspective, </w:t>
      </w:r>
      <w:r w:rsidRPr="001D71A5">
        <w:t>hav</w:t>
      </w:r>
      <w:r>
        <w:t xml:space="preserve">ing </w:t>
      </w:r>
      <w:r w:rsidRPr="001D71A5">
        <w:t xml:space="preserve">common solution independently of </w:t>
      </w:r>
      <w:r>
        <w:t xml:space="preserve">considered </w:t>
      </w:r>
      <w:r w:rsidRPr="001D71A5">
        <w:t>use cases</w:t>
      </w:r>
      <w:r>
        <w:t xml:space="preserve"> is a preferred option</w:t>
      </w:r>
      <w:r w:rsidRPr="001D71A5">
        <w:t>.</w:t>
      </w:r>
    </w:p>
    <w:p w14:paraId="23743A90" w14:textId="034DEA57" w:rsidR="00AD26F0" w:rsidRDefault="00AD26F0" w:rsidP="00AD26F0">
      <w:pPr>
        <w:pStyle w:val="3GPPAgreements"/>
      </w:pPr>
      <w:r>
        <w:t xml:space="preserve">Use of Rel-15 and Rel-16 reference signals, where use of Rel-15 reference signals is left up to UE implementation (except </w:t>
      </w:r>
      <w:r w:rsidR="00FB735F">
        <w:t xml:space="preserve">NR </w:t>
      </w:r>
      <w:r>
        <w:t>E-CID</w:t>
      </w:r>
      <w:r w:rsidR="00FB735F">
        <w:t xml:space="preserve"> based positioning</w:t>
      </w:r>
      <w:r>
        <w:t>)</w:t>
      </w:r>
    </w:p>
    <w:p w14:paraId="3CF7610F" w14:textId="75349BEE" w:rsidR="00AD26F0" w:rsidRDefault="00AD26F0" w:rsidP="00AD26F0">
      <w:pPr>
        <w:pStyle w:val="3GPPAgreements"/>
        <w:numPr>
          <w:ilvl w:val="1"/>
          <w:numId w:val="8"/>
        </w:numPr>
      </w:pPr>
      <w:r>
        <w:t xml:space="preserve">This option can be considered if </w:t>
      </w:r>
      <w:r w:rsidR="00FB735F">
        <w:t xml:space="preserve">network provides </w:t>
      </w:r>
      <w:r>
        <w:t xml:space="preserve">assistance data and the use of Rel-15 reference signals is left up to UE implementation, so that UE can utilize it for the benefit of NR positioning where it is </w:t>
      </w:r>
      <w:r>
        <w:lastRenderedPageBreak/>
        <w:t>necessary/feasible. This option, if it is supported, should not impose any requirement on joint processing of Rel-15 and Rel-16 reference signals</w:t>
      </w:r>
      <w:r w:rsidR="00FB735F">
        <w:t xml:space="preserve"> for positioning</w:t>
      </w:r>
      <w:r>
        <w:t>.</w:t>
      </w:r>
    </w:p>
    <w:p w14:paraId="79533F82" w14:textId="0C1574D6" w:rsidR="00AD26F0" w:rsidRDefault="00AD26F0" w:rsidP="00AD26F0">
      <w:pPr>
        <w:pStyle w:val="3GPPAgreements"/>
      </w:pPr>
      <w:r>
        <w:t>Use of Rel-16 reference signals only (i.e. Rel-15 reference signals are not in use for NR positioning)</w:t>
      </w:r>
    </w:p>
    <w:p w14:paraId="09B84DE0" w14:textId="77777777" w:rsidR="00AD26F0" w:rsidRDefault="00AD26F0" w:rsidP="00AD26F0">
      <w:pPr>
        <w:pStyle w:val="3GPPAgreements"/>
        <w:numPr>
          <w:ilvl w:val="1"/>
          <w:numId w:val="8"/>
        </w:numPr>
      </w:pPr>
      <w:r>
        <w:tab/>
        <w:t>This option rules out the use of Rel-15 reference signal for all NR positioning techniques, except E-CID.</w:t>
      </w:r>
    </w:p>
    <w:p w14:paraId="7E90305C" w14:textId="759C1141" w:rsidR="00AD26F0" w:rsidRDefault="00AD26F0" w:rsidP="00AD26F0">
      <w:pPr>
        <w:pStyle w:val="3GPPText"/>
      </w:pPr>
      <w:r>
        <w:t xml:space="preserve">Based on analysis of the above options, </w:t>
      </w:r>
      <w:r w:rsidR="00B145C7">
        <w:t xml:space="preserve">we have the following proposal </w:t>
      </w:r>
      <w:r>
        <w:t>for Rel-16 work.</w:t>
      </w:r>
    </w:p>
    <w:p w14:paraId="7C9C3D24" w14:textId="77777777" w:rsidR="00AD26F0" w:rsidRDefault="00AD26F0" w:rsidP="00AD26F0">
      <w:pPr>
        <w:pStyle w:val="3GPPText"/>
      </w:pPr>
    </w:p>
    <w:p w14:paraId="10E29ADF" w14:textId="77777777" w:rsidR="00AD26F0" w:rsidRDefault="00AD26F0" w:rsidP="00F473EB">
      <w:pPr>
        <w:pStyle w:val="3GPPText"/>
        <w:numPr>
          <w:ilvl w:val="0"/>
          <w:numId w:val="15"/>
        </w:numPr>
      </w:pPr>
    </w:p>
    <w:p w14:paraId="605C1C2D" w14:textId="57AD0A70" w:rsidR="00AD26F0" w:rsidRDefault="00AD26F0" w:rsidP="00F473EB">
      <w:pPr>
        <w:pStyle w:val="3GPPText"/>
        <w:numPr>
          <w:ilvl w:val="1"/>
          <w:numId w:val="15"/>
        </w:numPr>
        <w:rPr>
          <w:b/>
        </w:rPr>
      </w:pPr>
      <w:r>
        <w:rPr>
          <w:b/>
        </w:rPr>
        <w:t xml:space="preserve">Use of Rel-15 reference signals </w:t>
      </w:r>
      <w:r w:rsidR="0034050D">
        <w:rPr>
          <w:b/>
        </w:rPr>
        <w:t>for all NR Positioning techniques (except of NR E-CID support) is left up to UE implementation</w:t>
      </w:r>
    </w:p>
    <w:p w14:paraId="48B1C8E8" w14:textId="34E6F670" w:rsidR="00AD26F0" w:rsidRPr="0005531D" w:rsidRDefault="00AD26F0" w:rsidP="00F473EB">
      <w:pPr>
        <w:pStyle w:val="3GPPText"/>
        <w:numPr>
          <w:ilvl w:val="1"/>
          <w:numId w:val="15"/>
        </w:numPr>
        <w:rPr>
          <w:b/>
        </w:rPr>
      </w:pPr>
      <w:r>
        <w:rPr>
          <w:b/>
        </w:rPr>
        <w:t xml:space="preserve">Network provides assistance signaling to UE in order to facilitate </w:t>
      </w:r>
      <w:r w:rsidR="00FB735F">
        <w:rPr>
          <w:b/>
        </w:rPr>
        <w:t xml:space="preserve">the </w:t>
      </w:r>
      <w:r>
        <w:rPr>
          <w:b/>
        </w:rPr>
        <w:t>use of Rel-15 reference signals for the benefit of NR positioning</w:t>
      </w:r>
      <w:r w:rsidR="008A3EF8">
        <w:rPr>
          <w:b/>
        </w:rPr>
        <w:t xml:space="preserve"> (e.g. quasi-collocation information)</w:t>
      </w:r>
    </w:p>
    <w:p w14:paraId="67754EF6" w14:textId="77777777" w:rsidR="00AD26F0" w:rsidRDefault="00AD26F0" w:rsidP="00F473EB">
      <w:pPr>
        <w:pStyle w:val="3GPPText"/>
        <w:numPr>
          <w:ilvl w:val="1"/>
          <w:numId w:val="15"/>
        </w:numPr>
        <w:rPr>
          <w:b/>
        </w:rPr>
      </w:pPr>
      <w:r>
        <w:rPr>
          <w:b/>
        </w:rPr>
        <w:t>NR positioning measurement requirements/test cases do not assume that Rel-15 reference signals are used by UE</w:t>
      </w:r>
    </w:p>
    <w:p w14:paraId="40FA35DF" w14:textId="77777777" w:rsidR="00AD26F0" w:rsidRDefault="00AD26F0" w:rsidP="005A1F53">
      <w:pPr>
        <w:pStyle w:val="3GPPText"/>
      </w:pPr>
    </w:p>
    <w:p w14:paraId="7EF9C1CE" w14:textId="6AB9752A" w:rsidR="002C6C67" w:rsidRDefault="002C6C67" w:rsidP="002C6C67">
      <w:pPr>
        <w:pStyle w:val="Heading2"/>
        <w:tabs>
          <w:tab w:val="clear" w:pos="5255"/>
          <w:tab w:val="num" w:pos="567"/>
        </w:tabs>
        <w:ind w:left="567" w:hanging="567"/>
      </w:pPr>
      <w:r>
        <w:t>Mapping of Measurements, Reference Signals &amp; Measurements</w:t>
      </w:r>
    </w:p>
    <w:p w14:paraId="2D40BEA9" w14:textId="1F01FB39" w:rsidR="002C6C67" w:rsidRDefault="002C6C67" w:rsidP="002C6C67">
      <w:pPr>
        <w:pStyle w:val="3GPPText"/>
      </w:pPr>
      <w:r>
        <w:t xml:space="preserve">During the study item </w:t>
      </w:r>
      <w:r w:rsidR="00815329">
        <w:t xml:space="preserve">phase </w:t>
      </w:r>
      <w:r>
        <w:t xml:space="preserve">on NR Positioning, the mapping between positioning techniques, reference signals and UE/gNB measurements was partially discussed but not finalized. In this section (please refer to </w:t>
      </w:r>
      <w:r>
        <w:fldChar w:fldCharType="begin"/>
      </w:r>
      <w:r>
        <w:instrText xml:space="preserve"> REF _Ref4002095 \h </w:instrText>
      </w:r>
      <w:r>
        <w:fldChar w:fldCharType="separate"/>
      </w:r>
      <w:r>
        <w:t xml:space="preserve">Table </w:t>
      </w:r>
      <w:r>
        <w:rPr>
          <w:noProof/>
        </w:rPr>
        <w:t>1</w:t>
      </w:r>
      <w:r>
        <w:fldChar w:fldCharType="end"/>
      </w:r>
      <w:r>
        <w:t>), we provide our views on the minimum set of measurements needed for NR Positioning in Rel.16.</w:t>
      </w:r>
      <w:r w:rsidR="00815329">
        <w:t xml:space="preserve"> The table below also provides our suggested mapping between reference signals, measurements and positioning techniques. We suggest to discuss this table in RAN1 WG and inform RAN2 WG on conclusions made by RAN1 WG. Note that this table does not imply that RAN2 is supposed to define </w:t>
      </w:r>
      <w:r w:rsidR="00AD26F0">
        <w:t>dedicated signaling for all identified positioning techniques. Oppositely it is assumed that RAN2 can further discuss signaling details to facilitate support of identified techniques and any combination.</w:t>
      </w:r>
    </w:p>
    <w:p w14:paraId="27DF2227" w14:textId="77777777" w:rsidR="002C6C67" w:rsidRDefault="002C6C67" w:rsidP="002C6C67">
      <w:pPr>
        <w:pStyle w:val="Caption"/>
      </w:pPr>
      <w:bookmarkStart w:id="2" w:name="_Ref4002095"/>
      <w:r>
        <w:t xml:space="preserve">Table </w:t>
      </w:r>
      <w:r>
        <w:fldChar w:fldCharType="begin"/>
      </w:r>
      <w:r>
        <w:instrText xml:space="preserve"> SEQ Table \* ARABIC </w:instrText>
      </w:r>
      <w:r>
        <w:fldChar w:fldCharType="separate"/>
      </w:r>
      <w:r>
        <w:rPr>
          <w:noProof/>
        </w:rPr>
        <w:t>1</w:t>
      </w:r>
      <w:r>
        <w:fldChar w:fldCharType="end"/>
      </w:r>
      <w:bookmarkEnd w:id="2"/>
      <w:r>
        <w:t>: Mapping of NR positioning techniques to reference signals and UE/gNB measurements</w:t>
      </w:r>
    </w:p>
    <w:tbl>
      <w:tblPr>
        <w:tblStyle w:val="TableGrid"/>
        <w:tblW w:w="0" w:type="auto"/>
        <w:jc w:val="center"/>
        <w:tblLook w:val="04A0" w:firstRow="1" w:lastRow="0" w:firstColumn="1" w:lastColumn="0" w:noHBand="0" w:noVBand="1"/>
      </w:tblPr>
      <w:tblGrid>
        <w:gridCol w:w="1696"/>
        <w:gridCol w:w="2066"/>
        <w:gridCol w:w="2067"/>
        <w:gridCol w:w="2066"/>
        <w:gridCol w:w="2067"/>
      </w:tblGrid>
      <w:tr w:rsidR="002C6C67" w:rsidRPr="001A2994" w14:paraId="39F0A5E4" w14:textId="77777777" w:rsidTr="00B93371">
        <w:trPr>
          <w:jc w:val="center"/>
        </w:trPr>
        <w:tc>
          <w:tcPr>
            <w:tcW w:w="1696" w:type="dxa"/>
            <w:tcBorders>
              <w:bottom w:val="single" w:sz="4" w:space="0" w:color="auto"/>
            </w:tcBorders>
            <w:shd w:val="clear" w:color="auto" w:fill="FFE599" w:themeFill="accent4" w:themeFillTint="66"/>
            <w:vAlign w:val="center"/>
          </w:tcPr>
          <w:p w14:paraId="362DF3F5" w14:textId="77777777" w:rsidR="002C6C67" w:rsidRPr="001A2994" w:rsidRDefault="002C6C67" w:rsidP="00B93371">
            <w:pPr>
              <w:pStyle w:val="3GPPText"/>
              <w:spacing w:before="0" w:after="0" w:line="240" w:lineRule="auto"/>
              <w:jc w:val="center"/>
              <w:rPr>
                <w:b/>
                <w:sz w:val="18"/>
              </w:rPr>
            </w:pPr>
            <w:r w:rsidRPr="001A2994">
              <w:rPr>
                <w:b/>
                <w:sz w:val="18"/>
              </w:rPr>
              <w:t>NR Positioning Techniques</w:t>
            </w:r>
          </w:p>
        </w:tc>
        <w:tc>
          <w:tcPr>
            <w:tcW w:w="2066" w:type="dxa"/>
            <w:tcBorders>
              <w:bottom w:val="single" w:sz="4" w:space="0" w:color="auto"/>
            </w:tcBorders>
            <w:shd w:val="clear" w:color="auto" w:fill="FFE599" w:themeFill="accent4" w:themeFillTint="66"/>
            <w:vAlign w:val="center"/>
          </w:tcPr>
          <w:p w14:paraId="1BF4C3EA" w14:textId="77777777" w:rsidR="002C6C67" w:rsidRPr="001A2994" w:rsidRDefault="002C6C67" w:rsidP="00B93371">
            <w:pPr>
              <w:pStyle w:val="3GPPText"/>
              <w:spacing w:before="0" w:after="0" w:line="240" w:lineRule="auto"/>
              <w:jc w:val="center"/>
              <w:rPr>
                <w:b/>
                <w:sz w:val="18"/>
              </w:rPr>
            </w:pPr>
            <w:r w:rsidRPr="001A2994">
              <w:rPr>
                <w:b/>
                <w:sz w:val="18"/>
              </w:rPr>
              <w:t>DL Reference Signals</w:t>
            </w:r>
          </w:p>
        </w:tc>
        <w:tc>
          <w:tcPr>
            <w:tcW w:w="2067" w:type="dxa"/>
            <w:tcBorders>
              <w:bottom w:val="single" w:sz="4" w:space="0" w:color="auto"/>
            </w:tcBorders>
            <w:shd w:val="clear" w:color="auto" w:fill="FFE599" w:themeFill="accent4" w:themeFillTint="66"/>
            <w:vAlign w:val="center"/>
          </w:tcPr>
          <w:p w14:paraId="180CAD8B" w14:textId="77777777" w:rsidR="002C6C67" w:rsidRPr="001A2994" w:rsidRDefault="002C6C67" w:rsidP="00B93371">
            <w:pPr>
              <w:pStyle w:val="3GPPText"/>
              <w:spacing w:before="0" w:after="0" w:line="240" w:lineRule="auto"/>
              <w:jc w:val="center"/>
              <w:rPr>
                <w:b/>
                <w:sz w:val="18"/>
              </w:rPr>
            </w:pPr>
            <w:r w:rsidRPr="001A2994">
              <w:rPr>
                <w:b/>
                <w:sz w:val="18"/>
              </w:rPr>
              <w:t>UE Measurements</w:t>
            </w:r>
          </w:p>
        </w:tc>
        <w:tc>
          <w:tcPr>
            <w:tcW w:w="2066" w:type="dxa"/>
            <w:tcBorders>
              <w:bottom w:val="single" w:sz="4" w:space="0" w:color="auto"/>
            </w:tcBorders>
            <w:shd w:val="clear" w:color="auto" w:fill="FFE599" w:themeFill="accent4" w:themeFillTint="66"/>
            <w:vAlign w:val="center"/>
          </w:tcPr>
          <w:p w14:paraId="396A768D" w14:textId="77777777" w:rsidR="002C6C67" w:rsidRPr="001A2994" w:rsidRDefault="002C6C67" w:rsidP="00B93371">
            <w:pPr>
              <w:pStyle w:val="3GPPText"/>
              <w:spacing w:before="0" w:after="0" w:line="240" w:lineRule="auto"/>
              <w:jc w:val="center"/>
              <w:rPr>
                <w:b/>
                <w:sz w:val="18"/>
              </w:rPr>
            </w:pPr>
            <w:r w:rsidRPr="001A2994">
              <w:rPr>
                <w:b/>
                <w:sz w:val="18"/>
              </w:rPr>
              <w:t>UL Reference Signals</w:t>
            </w:r>
          </w:p>
        </w:tc>
        <w:tc>
          <w:tcPr>
            <w:tcW w:w="2067" w:type="dxa"/>
            <w:tcBorders>
              <w:bottom w:val="single" w:sz="4" w:space="0" w:color="auto"/>
            </w:tcBorders>
            <w:shd w:val="clear" w:color="auto" w:fill="FFE599" w:themeFill="accent4" w:themeFillTint="66"/>
            <w:vAlign w:val="center"/>
          </w:tcPr>
          <w:p w14:paraId="4452DCE2" w14:textId="77777777" w:rsidR="002C6C67" w:rsidRPr="001A2994" w:rsidRDefault="002C6C67" w:rsidP="00B93371">
            <w:pPr>
              <w:pStyle w:val="3GPPText"/>
              <w:spacing w:before="0" w:after="0" w:line="240" w:lineRule="auto"/>
              <w:jc w:val="center"/>
              <w:rPr>
                <w:b/>
                <w:sz w:val="18"/>
              </w:rPr>
            </w:pPr>
            <w:r w:rsidRPr="001A2994">
              <w:rPr>
                <w:b/>
                <w:sz w:val="18"/>
              </w:rPr>
              <w:t xml:space="preserve">gNB </w:t>
            </w:r>
            <w:r>
              <w:rPr>
                <w:b/>
                <w:sz w:val="18"/>
              </w:rPr>
              <w:t>M</w:t>
            </w:r>
            <w:r w:rsidRPr="001A2994">
              <w:rPr>
                <w:b/>
                <w:sz w:val="18"/>
              </w:rPr>
              <w:t>easurements</w:t>
            </w:r>
          </w:p>
        </w:tc>
      </w:tr>
      <w:tr w:rsidR="002C6C67" w:rsidRPr="001A2994" w14:paraId="11D75ECD" w14:textId="77777777" w:rsidTr="00B93371">
        <w:trPr>
          <w:jc w:val="center"/>
        </w:trPr>
        <w:tc>
          <w:tcPr>
            <w:tcW w:w="1696" w:type="dxa"/>
            <w:shd w:val="clear" w:color="auto" w:fill="E2EFD9" w:themeFill="accent6" w:themeFillTint="33"/>
            <w:vAlign w:val="center"/>
          </w:tcPr>
          <w:p w14:paraId="6018E2DC" w14:textId="77777777" w:rsidR="002C6C67" w:rsidRPr="001A2994" w:rsidRDefault="002C6C67" w:rsidP="00B93371">
            <w:pPr>
              <w:pStyle w:val="3GPPText"/>
              <w:spacing w:before="0" w:after="0" w:line="240" w:lineRule="auto"/>
              <w:jc w:val="center"/>
              <w:rPr>
                <w:sz w:val="18"/>
              </w:rPr>
            </w:pPr>
            <w:r w:rsidRPr="001A2994">
              <w:rPr>
                <w:sz w:val="18"/>
              </w:rPr>
              <w:t>DL-TDOA</w:t>
            </w:r>
          </w:p>
        </w:tc>
        <w:tc>
          <w:tcPr>
            <w:tcW w:w="2066" w:type="dxa"/>
            <w:shd w:val="clear" w:color="auto" w:fill="E2EFD9" w:themeFill="accent6" w:themeFillTint="33"/>
            <w:vAlign w:val="center"/>
          </w:tcPr>
          <w:p w14:paraId="35C3F341" w14:textId="77777777" w:rsidR="002C6C67" w:rsidRPr="001A2994" w:rsidRDefault="002C6C67" w:rsidP="00B93371">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E2EFD9" w:themeFill="accent6" w:themeFillTint="33"/>
            <w:vAlign w:val="center"/>
          </w:tcPr>
          <w:p w14:paraId="3957DC94" w14:textId="77777777" w:rsidR="002C6C67" w:rsidRPr="001A2994" w:rsidRDefault="002C6C67" w:rsidP="00B93371">
            <w:pPr>
              <w:pStyle w:val="3GPPText"/>
              <w:spacing w:before="0" w:after="0" w:line="240" w:lineRule="auto"/>
              <w:jc w:val="center"/>
              <w:rPr>
                <w:sz w:val="18"/>
              </w:rPr>
            </w:pPr>
            <w:r>
              <w:rPr>
                <w:sz w:val="18"/>
              </w:rPr>
              <w:t>DL PRS-</w:t>
            </w:r>
            <w:r w:rsidRPr="001A2994">
              <w:rPr>
                <w:sz w:val="18"/>
              </w:rPr>
              <w:t>RSTD</w:t>
            </w:r>
          </w:p>
        </w:tc>
        <w:tc>
          <w:tcPr>
            <w:tcW w:w="2066" w:type="dxa"/>
            <w:shd w:val="clear" w:color="auto" w:fill="E2EFD9" w:themeFill="accent6" w:themeFillTint="33"/>
            <w:vAlign w:val="center"/>
          </w:tcPr>
          <w:p w14:paraId="7AB5FD0B" w14:textId="77777777" w:rsidR="002C6C67" w:rsidRPr="001A2994" w:rsidRDefault="002C6C67" w:rsidP="00B93371">
            <w:pPr>
              <w:pStyle w:val="3GPPText"/>
              <w:spacing w:before="0" w:after="0" w:line="240" w:lineRule="auto"/>
              <w:jc w:val="center"/>
              <w:rPr>
                <w:sz w:val="18"/>
              </w:rPr>
            </w:pPr>
            <w:r w:rsidRPr="001A2994">
              <w:rPr>
                <w:sz w:val="18"/>
              </w:rPr>
              <w:t>N/A</w:t>
            </w:r>
          </w:p>
        </w:tc>
        <w:tc>
          <w:tcPr>
            <w:tcW w:w="2067" w:type="dxa"/>
            <w:shd w:val="clear" w:color="auto" w:fill="E2EFD9" w:themeFill="accent6" w:themeFillTint="33"/>
            <w:vAlign w:val="center"/>
          </w:tcPr>
          <w:p w14:paraId="32B982B0" w14:textId="77777777" w:rsidR="002C6C67" w:rsidRPr="001A2994" w:rsidRDefault="002C6C67" w:rsidP="00B93371">
            <w:pPr>
              <w:pStyle w:val="3GPPText"/>
              <w:spacing w:before="0" w:after="0" w:line="240" w:lineRule="auto"/>
              <w:jc w:val="center"/>
              <w:rPr>
                <w:sz w:val="18"/>
              </w:rPr>
            </w:pPr>
            <w:r w:rsidRPr="001A2994">
              <w:rPr>
                <w:sz w:val="18"/>
              </w:rPr>
              <w:t>N/A</w:t>
            </w:r>
          </w:p>
        </w:tc>
      </w:tr>
      <w:tr w:rsidR="002C6C67" w:rsidRPr="001A2994" w14:paraId="139FDB6F" w14:textId="77777777" w:rsidTr="00B93371">
        <w:trPr>
          <w:jc w:val="center"/>
        </w:trPr>
        <w:tc>
          <w:tcPr>
            <w:tcW w:w="1696" w:type="dxa"/>
            <w:tcBorders>
              <w:bottom w:val="single" w:sz="4" w:space="0" w:color="auto"/>
            </w:tcBorders>
            <w:shd w:val="clear" w:color="auto" w:fill="E2EFD9" w:themeFill="accent6" w:themeFillTint="33"/>
            <w:vAlign w:val="center"/>
          </w:tcPr>
          <w:p w14:paraId="0E5C8F2E" w14:textId="77777777" w:rsidR="002C6C67" w:rsidRPr="001A2994" w:rsidRDefault="002C6C67" w:rsidP="00B93371">
            <w:pPr>
              <w:pStyle w:val="3GPPText"/>
              <w:spacing w:before="0" w:after="0" w:line="240" w:lineRule="auto"/>
              <w:jc w:val="center"/>
              <w:rPr>
                <w:sz w:val="18"/>
              </w:rPr>
            </w:pPr>
            <w:r w:rsidRPr="001A2994">
              <w:rPr>
                <w:sz w:val="18"/>
              </w:rPr>
              <w:t>DL-AoD</w:t>
            </w:r>
          </w:p>
        </w:tc>
        <w:tc>
          <w:tcPr>
            <w:tcW w:w="2066" w:type="dxa"/>
            <w:tcBorders>
              <w:bottom w:val="single" w:sz="4" w:space="0" w:color="auto"/>
            </w:tcBorders>
            <w:shd w:val="clear" w:color="auto" w:fill="E2EFD9" w:themeFill="accent6" w:themeFillTint="33"/>
            <w:vAlign w:val="center"/>
          </w:tcPr>
          <w:p w14:paraId="0FED8DBD" w14:textId="77777777" w:rsidR="002C6C67" w:rsidRPr="001A2994" w:rsidRDefault="002C6C67" w:rsidP="00B93371">
            <w:pPr>
              <w:pStyle w:val="3GPPText"/>
              <w:spacing w:before="0" w:after="0" w:line="240" w:lineRule="auto"/>
              <w:jc w:val="center"/>
              <w:rPr>
                <w:sz w:val="18"/>
              </w:rPr>
            </w:pPr>
            <w:r>
              <w:rPr>
                <w:sz w:val="18"/>
              </w:rPr>
              <w:t xml:space="preserve">Rel.16 </w:t>
            </w:r>
            <w:r w:rsidRPr="001A2994">
              <w:rPr>
                <w:sz w:val="18"/>
              </w:rPr>
              <w:t>DL PRS</w:t>
            </w:r>
          </w:p>
        </w:tc>
        <w:tc>
          <w:tcPr>
            <w:tcW w:w="2067" w:type="dxa"/>
            <w:tcBorders>
              <w:bottom w:val="single" w:sz="4" w:space="0" w:color="auto"/>
            </w:tcBorders>
            <w:shd w:val="clear" w:color="auto" w:fill="E2EFD9" w:themeFill="accent6" w:themeFillTint="33"/>
            <w:vAlign w:val="center"/>
          </w:tcPr>
          <w:p w14:paraId="27633DB7" w14:textId="77777777" w:rsidR="002C6C67" w:rsidRPr="001A2994" w:rsidRDefault="002C6C67" w:rsidP="00B93371">
            <w:pPr>
              <w:pStyle w:val="3GPPText"/>
              <w:spacing w:before="0" w:after="0" w:line="240" w:lineRule="auto"/>
              <w:jc w:val="center"/>
              <w:rPr>
                <w:sz w:val="18"/>
              </w:rPr>
            </w:pPr>
            <w:r>
              <w:rPr>
                <w:sz w:val="18"/>
              </w:rPr>
              <w:t>DL PRS-</w:t>
            </w:r>
            <w:r w:rsidRPr="001A2994">
              <w:rPr>
                <w:sz w:val="18"/>
              </w:rPr>
              <w:t>RSRP</w:t>
            </w:r>
          </w:p>
        </w:tc>
        <w:tc>
          <w:tcPr>
            <w:tcW w:w="2066" w:type="dxa"/>
            <w:tcBorders>
              <w:bottom w:val="single" w:sz="4" w:space="0" w:color="auto"/>
            </w:tcBorders>
            <w:shd w:val="clear" w:color="auto" w:fill="E2EFD9" w:themeFill="accent6" w:themeFillTint="33"/>
            <w:vAlign w:val="center"/>
          </w:tcPr>
          <w:p w14:paraId="254355D9" w14:textId="77777777" w:rsidR="002C6C67" w:rsidRPr="001A2994" w:rsidRDefault="002C6C67" w:rsidP="00B93371">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E2EFD9" w:themeFill="accent6" w:themeFillTint="33"/>
            <w:vAlign w:val="center"/>
          </w:tcPr>
          <w:p w14:paraId="23411A6F" w14:textId="77777777" w:rsidR="002C6C67" w:rsidRPr="001A2994" w:rsidRDefault="002C6C67" w:rsidP="00B93371">
            <w:pPr>
              <w:pStyle w:val="3GPPText"/>
              <w:spacing w:before="0" w:after="0" w:line="240" w:lineRule="auto"/>
              <w:jc w:val="center"/>
              <w:rPr>
                <w:sz w:val="18"/>
              </w:rPr>
            </w:pPr>
            <w:r w:rsidRPr="001A2994">
              <w:rPr>
                <w:sz w:val="18"/>
              </w:rPr>
              <w:t>N/A</w:t>
            </w:r>
          </w:p>
        </w:tc>
      </w:tr>
      <w:tr w:rsidR="002C6C67" w:rsidRPr="001A2994" w14:paraId="0CCE13F0" w14:textId="77777777" w:rsidTr="00B93371">
        <w:trPr>
          <w:jc w:val="center"/>
        </w:trPr>
        <w:tc>
          <w:tcPr>
            <w:tcW w:w="1696" w:type="dxa"/>
            <w:shd w:val="clear" w:color="auto" w:fill="D9E2F3" w:themeFill="accent5" w:themeFillTint="33"/>
            <w:vAlign w:val="center"/>
          </w:tcPr>
          <w:p w14:paraId="76B1F342" w14:textId="77777777" w:rsidR="002C6C67" w:rsidRPr="001A2994" w:rsidRDefault="002C6C67" w:rsidP="00B93371">
            <w:pPr>
              <w:pStyle w:val="3GPPText"/>
              <w:spacing w:before="0" w:after="0" w:line="240" w:lineRule="auto"/>
              <w:jc w:val="center"/>
              <w:rPr>
                <w:sz w:val="18"/>
              </w:rPr>
            </w:pPr>
            <w:r w:rsidRPr="001A2994">
              <w:rPr>
                <w:sz w:val="18"/>
              </w:rPr>
              <w:t>UL-TDOA</w:t>
            </w:r>
          </w:p>
        </w:tc>
        <w:tc>
          <w:tcPr>
            <w:tcW w:w="2066" w:type="dxa"/>
            <w:shd w:val="clear" w:color="auto" w:fill="D9E2F3" w:themeFill="accent5" w:themeFillTint="33"/>
            <w:vAlign w:val="center"/>
          </w:tcPr>
          <w:p w14:paraId="23CE2530" w14:textId="77777777" w:rsidR="002C6C67" w:rsidRPr="001A2994" w:rsidRDefault="002C6C67" w:rsidP="00B93371">
            <w:pPr>
              <w:pStyle w:val="3GPPText"/>
              <w:spacing w:before="0" w:after="0" w:line="240" w:lineRule="auto"/>
              <w:jc w:val="center"/>
              <w:rPr>
                <w:sz w:val="18"/>
              </w:rPr>
            </w:pPr>
            <w:r w:rsidRPr="001A2994">
              <w:rPr>
                <w:sz w:val="18"/>
              </w:rPr>
              <w:t>N/A</w:t>
            </w:r>
          </w:p>
        </w:tc>
        <w:tc>
          <w:tcPr>
            <w:tcW w:w="2067" w:type="dxa"/>
            <w:shd w:val="clear" w:color="auto" w:fill="D9E2F3" w:themeFill="accent5" w:themeFillTint="33"/>
            <w:vAlign w:val="center"/>
          </w:tcPr>
          <w:p w14:paraId="36755FCE" w14:textId="77777777" w:rsidR="002C6C67" w:rsidRPr="001A2994" w:rsidRDefault="002C6C67" w:rsidP="00B93371">
            <w:pPr>
              <w:pStyle w:val="3GPPText"/>
              <w:spacing w:before="0" w:after="0" w:line="240" w:lineRule="auto"/>
              <w:jc w:val="center"/>
              <w:rPr>
                <w:sz w:val="18"/>
              </w:rPr>
            </w:pPr>
            <w:r w:rsidRPr="001A2994">
              <w:rPr>
                <w:sz w:val="18"/>
              </w:rPr>
              <w:t>N/A</w:t>
            </w:r>
          </w:p>
        </w:tc>
        <w:tc>
          <w:tcPr>
            <w:tcW w:w="2066" w:type="dxa"/>
            <w:shd w:val="clear" w:color="auto" w:fill="D9E2F3" w:themeFill="accent5" w:themeFillTint="33"/>
            <w:vAlign w:val="center"/>
          </w:tcPr>
          <w:p w14:paraId="4FE9329C" w14:textId="77777777" w:rsidR="002C6C67" w:rsidRPr="001A2994" w:rsidRDefault="002C6C67" w:rsidP="00B93371">
            <w:pPr>
              <w:pStyle w:val="3GPPText"/>
              <w:spacing w:before="0" w:after="0" w:line="240" w:lineRule="auto"/>
              <w:jc w:val="center"/>
              <w:rPr>
                <w:sz w:val="18"/>
              </w:rPr>
            </w:pPr>
            <w:r>
              <w:rPr>
                <w:sz w:val="18"/>
              </w:rPr>
              <w:t xml:space="preserve">Rel.16 </w:t>
            </w:r>
            <w:r w:rsidRPr="001A2994">
              <w:rPr>
                <w:sz w:val="18"/>
              </w:rPr>
              <w:t>UL SRS</w:t>
            </w:r>
          </w:p>
        </w:tc>
        <w:tc>
          <w:tcPr>
            <w:tcW w:w="2067" w:type="dxa"/>
            <w:shd w:val="clear" w:color="auto" w:fill="D9E2F3" w:themeFill="accent5" w:themeFillTint="33"/>
            <w:vAlign w:val="center"/>
          </w:tcPr>
          <w:p w14:paraId="40475D2B" w14:textId="77777777" w:rsidR="002C6C67" w:rsidRPr="001A2994" w:rsidRDefault="002C6C67" w:rsidP="00B93371">
            <w:pPr>
              <w:pStyle w:val="3GPPText"/>
              <w:spacing w:before="0" w:after="0" w:line="240" w:lineRule="auto"/>
              <w:jc w:val="center"/>
              <w:rPr>
                <w:sz w:val="18"/>
              </w:rPr>
            </w:pPr>
            <w:r>
              <w:rPr>
                <w:sz w:val="18"/>
              </w:rPr>
              <w:t>UL SRS-</w:t>
            </w:r>
            <w:r w:rsidRPr="001A2994">
              <w:rPr>
                <w:sz w:val="18"/>
              </w:rPr>
              <w:t>RTOA</w:t>
            </w:r>
          </w:p>
        </w:tc>
      </w:tr>
      <w:tr w:rsidR="002C6C67" w:rsidRPr="001A2994" w14:paraId="284FA6B1" w14:textId="77777777" w:rsidTr="00B93371">
        <w:trPr>
          <w:jc w:val="center"/>
        </w:trPr>
        <w:tc>
          <w:tcPr>
            <w:tcW w:w="1696" w:type="dxa"/>
            <w:tcBorders>
              <w:bottom w:val="single" w:sz="4" w:space="0" w:color="auto"/>
            </w:tcBorders>
            <w:shd w:val="clear" w:color="auto" w:fill="D9E2F3" w:themeFill="accent5" w:themeFillTint="33"/>
            <w:vAlign w:val="center"/>
          </w:tcPr>
          <w:p w14:paraId="58DFA571" w14:textId="77777777" w:rsidR="002C6C67" w:rsidRPr="001A2994" w:rsidRDefault="002C6C67" w:rsidP="00B93371">
            <w:pPr>
              <w:pStyle w:val="3GPPText"/>
              <w:spacing w:before="0" w:after="0" w:line="240" w:lineRule="auto"/>
              <w:jc w:val="center"/>
              <w:rPr>
                <w:sz w:val="18"/>
              </w:rPr>
            </w:pPr>
            <w:r w:rsidRPr="001A2994">
              <w:rPr>
                <w:sz w:val="18"/>
              </w:rPr>
              <w:t>UL-AoA</w:t>
            </w:r>
          </w:p>
        </w:tc>
        <w:tc>
          <w:tcPr>
            <w:tcW w:w="2066" w:type="dxa"/>
            <w:tcBorders>
              <w:bottom w:val="single" w:sz="4" w:space="0" w:color="auto"/>
            </w:tcBorders>
            <w:shd w:val="clear" w:color="auto" w:fill="D9E2F3" w:themeFill="accent5" w:themeFillTint="33"/>
            <w:vAlign w:val="center"/>
          </w:tcPr>
          <w:p w14:paraId="16DAD64A" w14:textId="77777777" w:rsidR="002C6C67" w:rsidRPr="001A2994" w:rsidRDefault="002C6C67" w:rsidP="00B93371">
            <w:pPr>
              <w:pStyle w:val="3GPPText"/>
              <w:spacing w:before="0" w:after="0" w:line="240" w:lineRule="auto"/>
              <w:jc w:val="center"/>
              <w:rPr>
                <w:sz w:val="18"/>
              </w:rPr>
            </w:pPr>
            <w:r w:rsidRPr="001A2994">
              <w:rPr>
                <w:sz w:val="18"/>
              </w:rPr>
              <w:t>N/A</w:t>
            </w:r>
          </w:p>
        </w:tc>
        <w:tc>
          <w:tcPr>
            <w:tcW w:w="2067" w:type="dxa"/>
            <w:tcBorders>
              <w:bottom w:val="single" w:sz="4" w:space="0" w:color="auto"/>
            </w:tcBorders>
            <w:shd w:val="clear" w:color="auto" w:fill="D9E2F3" w:themeFill="accent5" w:themeFillTint="33"/>
            <w:vAlign w:val="center"/>
          </w:tcPr>
          <w:p w14:paraId="645BA07C" w14:textId="77777777" w:rsidR="002C6C67" w:rsidRPr="001A2994" w:rsidRDefault="002C6C67" w:rsidP="00B93371">
            <w:pPr>
              <w:pStyle w:val="3GPPText"/>
              <w:spacing w:before="0" w:after="0" w:line="240" w:lineRule="auto"/>
              <w:jc w:val="center"/>
              <w:rPr>
                <w:sz w:val="18"/>
              </w:rPr>
            </w:pPr>
            <w:r w:rsidRPr="001A2994">
              <w:rPr>
                <w:sz w:val="18"/>
              </w:rPr>
              <w:t>N/A</w:t>
            </w:r>
          </w:p>
        </w:tc>
        <w:tc>
          <w:tcPr>
            <w:tcW w:w="2066" w:type="dxa"/>
            <w:tcBorders>
              <w:bottom w:val="single" w:sz="4" w:space="0" w:color="auto"/>
            </w:tcBorders>
            <w:shd w:val="clear" w:color="auto" w:fill="D9E2F3" w:themeFill="accent5" w:themeFillTint="33"/>
            <w:vAlign w:val="center"/>
          </w:tcPr>
          <w:p w14:paraId="2A289974" w14:textId="77777777" w:rsidR="002C6C67" w:rsidRPr="001A2994" w:rsidRDefault="002C6C67" w:rsidP="00B93371">
            <w:pPr>
              <w:pStyle w:val="3GPPText"/>
              <w:spacing w:before="0" w:after="0" w:line="240" w:lineRule="auto"/>
              <w:jc w:val="center"/>
              <w:rPr>
                <w:sz w:val="18"/>
              </w:rPr>
            </w:pPr>
            <w:r>
              <w:rPr>
                <w:sz w:val="18"/>
              </w:rPr>
              <w:t xml:space="preserve">Rel.16 </w:t>
            </w:r>
            <w:r w:rsidRPr="001A2994">
              <w:rPr>
                <w:sz w:val="18"/>
              </w:rPr>
              <w:t>UL SRS</w:t>
            </w:r>
          </w:p>
        </w:tc>
        <w:tc>
          <w:tcPr>
            <w:tcW w:w="2067" w:type="dxa"/>
            <w:tcBorders>
              <w:bottom w:val="single" w:sz="4" w:space="0" w:color="auto"/>
            </w:tcBorders>
            <w:shd w:val="clear" w:color="auto" w:fill="D9E2F3" w:themeFill="accent5" w:themeFillTint="33"/>
            <w:vAlign w:val="center"/>
          </w:tcPr>
          <w:p w14:paraId="7293B9E6" w14:textId="77777777" w:rsidR="002C6C67" w:rsidRPr="001A2994" w:rsidRDefault="002C6C67" w:rsidP="00B93371">
            <w:pPr>
              <w:pStyle w:val="3GPPText"/>
              <w:spacing w:before="0" w:after="0" w:line="240" w:lineRule="auto"/>
              <w:jc w:val="center"/>
              <w:rPr>
                <w:sz w:val="18"/>
              </w:rPr>
            </w:pPr>
            <w:r>
              <w:rPr>
                <w:sz w:val="18"/>
              </w:rPr>
              <w:t xml:space="preserve">UL SRS-AoA </w:t>
            </w:r>
            <w:r>
              <w:rPr>
                <w:sz w:val="18"/>
              </w:rPr>
              <w:br/>
            </w:r>
            <w:r w:rsidRPr="001A2994">
              <w:rPr>
                <w:sz w:val="18"/>
              </w:rPr>
              <w:t>(Azimuth, Zenith)</w:t>
            </w:r>
          </w:p>
        </w:tc>
      </w:tr>
      <w:tr w:rsidR="002C6C67" w:rsidRPr="001A2994" w14:paraId="4FFE407E" w14:textId="77777777" w:rsidTr="000D3A34">
        <w:trPr>
          <w:trHeight w:val="50"/>
          <w:jc w:val="center"/>
        </w:trPr>
        <w:tc>
          <w:tcPr>
            <w:tcW w:w="1696" w:type="dxa"/>
            <w:shd w:val="clear" w:color="auto" w:fill="FBE4D5" w:themeFill="accent2" w:themeFillTint="33"/>
            <w:vAlign w:val="center"/>
          </w:tcPr>
          <w:p w14:paraId="12BA8AC7" w14:textId="77777777" w:rsidR="002C6C67" w:rsidRPr="001A2994" w:rsidRDefault="002C6C67" w:rsidP="00B93371">
            <w:pPr>
              <w:pStyle w:val="3GPPText"/>
              <w:spacing w:before="0" w:after="0" w:line="240" w:lineRule="auto"/>
              <w:jc w:val="center"/>
              <w:rPr>
                <w:sz w:val="18"/>
              </w:rPr>
            </w:pPr>
            <w:r>
              <w:rPr>
                <w:sz w:val="18"/>
              </w:rPr>
              <w:t xml:space="preserve">Multi-cell </w:t>
            </w:r>
            <w:r w:rsidRPr="001A2994">
              <w:rPr>
                <w:sz w:val="18"/>
              </w:rPr>
              <w:t>RTT</w:t>
            </w:r>
          </w:p>
        </w:tc>
        <w:tc>
          <w:tcPr>
            <w:tcW w:w="2066" w:type="dxa"/>
            <w:shd w:val="clear" w:color="auto" w:fill="FBE4D5" w:themeFill="accent2" w:themeFillTint="33"/>
            <w:vAlign w:val="center"/>
          </w:tcPr>
          <w:p w14:paraId="196AA9CB" w14:textId="77777777" w:rsidR="002C6C67" w:rsidRPr="001A2994" w:rsidRDefault="002C6C67" w:rsidP="00B93371">
            <w:pPr>
              <w:pStyle w:val="3GPPText"/>
              <w:spacing w:before="0" w:after="0" w:line="240" w:lineRule="auto"/>
              <w:jc w:val="center"/>
              <w:rPr>
                <w:sz w:val="18"/>
              </w:rPr>
            </w:pPr>
            <w:r>
              <w:rPr>
                <w:sz w:val="18"/>
              </w:rPr>
              <w:t xml:space="preserve">Rel.16 </w:t>
            </w:r>
            <w:r w:rsidRPr="001A2994">
              <w:rPr>
                <w:sz w:val="18"/>
              </w:rPr>
              <w:t>DL PRS</w:t>
            </w:r>
          </w:p>
        </w:tc>
        <w:tc>
          <w:tcPr>
            <w:tcW w:w="2067" w:type="dxa"/>
            <w:shd w:val="clear" w:color="auto" w:fill="FBE4D5" w:themeFill="accent2" w:themeFillTint="33"/>
            <w:vAlign w:val="center"/>
          </w:tcPr>
          <w:p w14:paraId="2C009EBF" w14:textId="77777777" w:rsidR="002C6C67" w:rsidRPr="001A2994" w:rsidRDefault="002C6C67" w:rsidP="00B93371">
            <w:pPr>
              <w:pStyle w:val="3GPPText"/>
              <w:spacing w:before="0" w:after="0"/>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tc>
        <w:tc>
          <w:tcPr>
            <w:tcW w:w="2066" w:type="dxa"/>
            <w:shd w:val="clear" w:color="auto" w:fill="FBE4D5" w:themeFill="accent2" w:themeFillTint="33"/>
            <w:vAlign w:val="center"/>
          </w:tcPr>
          <w:p w14:paraId="2ED6E299" w14:textId="77777777" w:rsidR="002C6C67" w:rsidRPr="001A2994" w:rsidRDefault="002C6C67" w:rsidP="00B93371">
            <w:pPr>
              <w:pStyle w:val="3GPPText"/>
              <w:spacing w:before="0" w:after="0" w:line="240" w:lineRule="auto"/>
              <w:jc w:val="center"/>
              <w:rPr>
                <w:sz w:val="18"/>
              </w:rPr>
            </w:pPr>
            <w:r>
              <w:rPr>
                <w:sz w:val="18"/>
              </w:rPr>
              <w:t xml:space="preserve">Rel.16 </w:t>
            </w:r>
            <w:r w:rsidRPr="001A2994">
              <w:rPr>
                <w:sz w:val="18"/>
              </w:rPr>
              <w:t>UL</w:t>
            </w:r>
            <w:r>
              <w:rPr>
                <w:sz w:val="18"/>
              </w:rPr>
              <w:t xml:space="preserve"> </w:t>
            </w:r>
            <w:r w:rsidRPr="001A2994">
              <w:rPr>
                <w:sz w:val="18"/>
              </w:rPr>
              <w:t>SRS</w:t>
            </w:r>
          </w:p>
        </w:tc>
        <w:tc>
          <w:tcPr>
            <w:tcW w:w="2067" w:type="dxa"/>
            <w:shd w:val="clear" w:color="auto" w:fill="FBE4D5" w:themeFill="accent2" w:themeFillTint="33"/>
            <w:vAlign w:val="center"/>
          </w:tcPr>
          <w:p w14:paraId="04BFDFED" w14:textId="77777777" w:rsidR="002C6C67" w:rsidRPr="001A2994" w:rsidRDefault="002C6C67" w:rsidP="00B93371">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tc>
      </w:tr>
      <w:tr w:rsidR="002C6C67" w:rsidRPr="001A2994" w14:paraId="6DB811EB" w14:textId="77777777" w:rsidTr="000D3A34">
        <w:trPr>
          <w:trHeight w:val="291"/>
          <w:jc w:val="center"/>
        </w:trPr>
        <w:tc>
          <w:tcPr>
            <w:tcW w:w="1696" w:type="dxa"/>
            <w:shd w:val="clear" w:color="auto" w:fill="FBE4D5" w:themeFill="accent2" w:themeFillTint="33"/>
            <w:vAlign w:val="center"/>
          </w:tcPr>
          <w:p w14:paraId="67FD00DB" w14:textId="77777777" w:rsidR="002C6C67" w:rsidRPr="001A2994" w:rsidRDefault="002C6C67" w:rsidP="00B93371">
            <w:pPr>
              <w:pStyle w:val="3GPPText"/>
              <w:spacing w:before="0" w:after="0" w:line="240" w:lineRule="auto"/>
              <w:jc w:val="center"/>
              <w:rPr>
                <w:sz w:val="18"/>
              </w:rPr>
            </w:pPr>
            <w:r w:rsidRPr="001A2994">
              <w:rPr>
                <w:sz w:val="18"/>
              </w:rPr>
              <w:t>E-CID</w:t>
            </w:r>
          </w:p>
        </w:tc>
        <w:tc>
          <w:tcPr>
            <w:tcW w:w="2066" w:type="dxa"/>
            <w:shd w:val="clear" w:color="auto" w:fill="FBE4D5" w:themeFill="accent2" w:themeFillTint="33"/>
            <w:vAlign w:val="center"/>
          </w:tcPr>
          <w:p w14:paraId="7016BEA7" w14:textId="77777777" w:rsidR="002C6C67" w:rsidRDefault="002C6C67" w:rsidP="00B93371">
            <w:pPr>
              <w:pStyle w:val="3GPPText"/>
              <w:spacing w:before="0" w:after="0" w:line="240" w:lineRule="auto"/>
              <w:jc w:val="center"/>
              <w:rPr>
                <w:sz w:val="18"/>
              </w:rPr>
            </w:pPr>
            <w:r>
              <w:rPr>
                <w:sz w:val="18"/>
              </w:rPr>
              <w:t xml:space="preserve">Rel.15 </w:t>
            </w:r>
            <w:r w:rsidRPr="001A2994">
              <w:rPr>
                <w:sz w:val="18"/>
              </w:rPr>
              <w:t>SSB</w:t>
            </w:r>
          </w:p>
          <w:p w14:paraId="339CF87E" w14:textId="77777777" w:rsidR="002C6C67" w:rsidRPr="001A2994" w:rsidRDefault="002C6C67" w:rsidP="00B93371">
            <w:pPr>
              <w:pStyle w:val="3GPPText"/>
              <w:spacing w:before="0" w:after="0" w:line="240" w:lineRule="auto"/>
              <w:jc w:val="center"/>
              <w:rPr>
                <w:sz w:val="18"/>
              </w:rPr>
            </w:pPr>
            <w:r>
              <w:rPr>
                <w:sz w:val="18"/>
              </w:rPr>
              <w:t xml:space="preserve">Rel.15 </w:t>
            </w:r>
            <w:r w:rsidRPr="001A2994">
              <w:rPr>
                <w:sz w:val="18"/>
              </w:rPr>
              <w:t>CSI-RS</w:t>
            </w:r>
            <w:r>
              <w:rPr>
                <w:sz w:val="18"/>
              </w:rPr>
              <w:t xml:space="preserve"> for BM</w:t>
            </w:r>
          </w:p>
        </w:tc>
        <w:tc>
          <w:tcPr>
            <w:tcW w:w="2067" w:type="dxa"/>
            <w:shd w:val="clear" w:color="auto" w:fill="FBE4D5" w:themeFill="accent2" w:themeFillTint="33"/>
            <w:vAlign w:val="center"/>
          </w:tcPr>
          <w:p w14:paraId="27F5BBF0" w14:textId="791EF75E" w:rsidR="002C6C67" w:rsidRPr="001A2994" w:rsidRDefault="002C6C67" w:rsidP="00B93371">
            <w:pPr>
              <w:pStyle w:val="3GPPText"/>
              <w:spacing w:before="0" w:after="0" w:line="240" w:lineRule="auto"/>
              <w:jc w:val="center"/>
              <w:rPr>
                <w:sz w:val="18"/>
              </w:rPr>
            </w:pPr>
            <w:r w:rsidRPr="006025BB">
              <w:rPr>
                <w:sz w:val="18"/>
              </w:rPr>
              <w:t>R</w:t>
            </w:r>
            <w:r>
              <w:rPr>
                <w:sz w:val="18"/>
              </w:rPr>
              <w:t>x</w:t>
            </w:r>
            <w:r w:rsidR="000D3A34" w:rsidRPr="001A2994">
              <w:rPr>
                <w:sz w:val="18"/>
              </w:rPr>
              <w:t>-</w:t>
            </w:r>
            <w:r w:rsidRPr="006025BB">
              <w:rPr>
                <w:sz w:val="18"/>
              </w:rPr>
              <w:t>T</w:t>
            </w:r>
            <w:r>
              <w:rPr>
                <w:sz w:val="18"/>
              </w:rPr>
              <w:t>x</w:t>
            </w:r>
            <w:r w:rsidRPr="006025BB">
              <w:rPr>
                <w:sz w:val="18"/>
              </w:rPr>
              <w:t xml:space="preserve"> time difference</w:t>
            </w:r>
          </w:p>
        </w:tc>
        <w:tc>
          <w:tcPr>
            <w:tcW w:w="2066" w:type="dxa"/>
            <w:shd w:val="clear" w:color="auto" w:fill="FBE4D5" w:themeFill="accent2" w:themeFillTint="33"/>
            <w:vAlign w:val="center"/>
          </w:tcPr>
          <w:p w14:paraId="1937A894" w14:textId="77777777" w:rsidR="002C6C67" w:rsidRDefault="002C6C67" w:rsidP="00B93371">
            <w:pPr>
              <w:pStyle w:val="3GPPText"/>
              <w:spacing w:before="0" w:after="0" w:line="240" w:lineRule="auto"/>
              <w:jc w:val="center"/>
              <w:rPr>
                <w:sz w:val="18"/>
              </w:rPr>
            </w:pPr>
            <w:r>
              <w:rPr>
                <w:sz w:val="18"/>
              </w:rPr>
              <w:t xml:space="preserve">Rel.15 </w:t>
            </w:r>
            <w:r w:rsidRPr="001A2994">
              <w:rPr>
                <w:sz w:val="18"/>
              </w:rPr>
              <w:t>PRACH</w:t>
            </w:r>
          </w:p>
          <w:p w14:paraId="074AE6B3" w14:textId="77777777" w:rsidR="002C6C67" w:rsidRPr="001A2994" w:rsidRDefault="002C6C67" w:rsidP="00B93371">
            <w:pPr>
              <w:pStyle w:val="3GPPText"/>
              <w:spacing w:before="0" w:after="0" w:line="240" w:lineRule="auto"/>
              <w:jc w:val="center"/>
              <w:rPr>
                <w:sz w:val="18"/>
              </w:rPr>
            </w:pPr>
            <w:r>
              <w:rPr>
                <w:sz w:val="18"/>
              </w:rPr>
              <w:t>Rel.15</w:t>
            </w:r>
            <w:r w:rsidRPr="001A2994">
              <w:rPr>
                <w:sz w:val="18"/>
              </w:rPr>
              <w:t xml:space="preserve"> UL SRS</w:t>
            </w:r>
          </w:p>
        </w:tc>
        <w:tc>
          <w:tcPr>
            <w:tcW w:w="2067" w:type="dxa"/>
            <w:shd w:val="clear" w:color="auto" w:fill="FBE4D5" w:themeFill="accent2" w:themeFillTint="33"/>
            <w:vAlign w:val="center"/>
          </w:tcPr>
          <w:p w14:paraId="5F810597" w14:textId="77777777" w:rsidR="002C6C67" w:rsidRDefault="002C6C67" w:rsidP="00B93371">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73C06445" w14:textId="77777777" w:rsidR="002C6C67" w:rsidRDefault="002C6C67" w:rsidP="00B93371">
            <w:pPr>
              <w:pStyle w:val="3GPPText"/>
              <w:spacing w:before="0" w:after="0" w:line="240" w:lineRule="auto"/>
              <w:jc w:val="center"/>
              <w:rPr>
                <w:sz w:val="18"/>
              </w:rPr>
            </w:pPr>
            <w:r>
              <w:rPr>
                <w:sz w:val="18"/>
              </w:rPr>
              <w:t>PRACH/SRS – AoA</w:t>
            </w:r>
          </w:p>
          <w:p w14:paraId="36D392EB" w14:textId="77777777" w:rsidR="002C6C67" w:rsidRPr="001A2994" w:rsidRDefault="002C6C67" w:rsidP="00B93371">
            <w:pPr>
              <w:pStyle w:val="3GPPText"/>
              <w:spacing w:before="0" w:after="0" w:line="240" w:lineRule="auto"/>
              <w:jc w:val="center"/>
              <w:rPr>
                <w:sz w:val="18"/>
              </w:rPr>
            </w:pPr>
            <w:r>
              <w:rPr>
                <w:sz w:val="18"/>
              </w:rPr>
              <w:t>SRS-RSRP, SRS-SINR</w:t>
            </w:r>
          </w:p>
        </w:tc>
      </w:tr>
    </w:tbl>
    <w:p w14:paraId="49944853" w14:textId="77777777" w:rsidR="002C6C67" w:rsidRPr="00413FB4" w:rsidRDefault="002C6C67" w:rsidP="002C6C67">
      <w:pPr>
        <w:pStyle w:val="3GPPText"/>
        <w:rPr>
          <w:sz w:val="18"/>
        </w:rPr>
      </w:pPr>
      <w:r w:rsidRPr="00413FB4">
        <w:rPr>
          <w:sz w:val="18"/>
        </w:rPr>
        <w:t>Note: R</w:t>
      </w:r>
      <w:r>
        <w:rPr>
          <w:sz w:val="18"/>
        </w:rPr>
        <w:t>el.</w:t>
      </w:r>
      <w:r w:rsidRPr="00413FB4">
        <w:rPr>
          <w:sz w:val="18"/>
        </w:rPr>
        <w:t xml:space="preserve">16 UL SRS </w:t>
      </w:r>
      <w:r>
        <w:rPr>
          <w:sz w:val="18"/>
        </w:rPr>
        <w:t xml:space="preserve">designates </w:t>
      </w:r>
      <w:r w:rsidRPr="00413FB4">
        <w:rPr>
          <w:sz w:val="18"/>
        </w:rPr>
        <w:t>UL SRS signals with possible enhancements</w:t>
      </w:r>
      <w:r>
        <w:rPr>
          <w:sz w:val="18"/>
        </w:rPr>
        <w:t xml:space="preserve"> targeted </w:t>
      </w:r>
      <w:r w:rsidRPr="00413FB4">
        <w:rPr>
          <w:sz w:val="18"/>
        </w:rPr>
        <w:t>in R</w:t>
      </w:r>
      <w:r>
        <w:rPr>
          <w:sz w:val="18"/>
        </w:rPr>
        <w:t>el.</w:t>
      </w:r>
      <w:r w:rsidRPr="00413FB4">
        <w:rPr>
          <w:sz w:val="18"/>
        </w:rPr>
        <w:t>16</w:t>
      </w:r>
      <w:r>
        <w:rPr>
          <w:sz w:val="18"/>
        </w:rPr>
        <w:t xml:space="preserve"> as a part of NR positioning</w:t>
      </w:r>
    </w:p>
    <w:p w14:paraId="58A77DFB" w14:textId="77777777" w:rsidR="002C6C67" w:rsidRDefault="002C6C67" w:rsidP="002C6C67">
      <w:pPr>
        <w:pStyle w:val="3GPPText"/>
        <w:rPr>
          <w:sz w:val="18"/>
        </w:rPr>
      </w:pPr>
      <w:r w:rsidRPr="00413FB4">
        <w:rPr>
          <w:sz w:val="18"/>
        </w:rPr>
        <w:t>Note: R</w:t>
      </w:r>
      <w:r>
        <w:rPr>
          <w:sz w:val="18"/>
        </w:rPr>
        <w:t>el.</w:t>
      </w:r>
      <w:r w:rsidRPr="00413FB4">
        <w:rPr>
          <w:sz w:val="18"/>
        </w:rPr>
        <w:t xml:space="preserve">16 DL PRS </w:t>
      </w:r>
      <w:r>
        <w:rPr>
          <w:sz w:val="18"/>
        </w:rPr>
        <w:t>designate</w:t>
      </w:r>
      <w:r w:rsidRPr="00413FB4">
        <w:rPr>
          <w:sz w:val="18"/>
        </w:rPr>
        <w:t xml:space="preserve"> DL PRS </w:t>
      </w:r>
      <w:r>
        <w:rPr>
          <w:sz w:val="18"/>
        </w:rPr>
        <w:t xml:space="preserve">signals </w:t>
      </w:r>
      <w:r w:rsidRPr="00413FB4">
        <w:rPr>
          <w:sz w:val="18"/>
        </w:rPr>
        <w:t>introduced in R</w:t>
      </w:r>
      <w:r>
        <w:rPr>
          <w:sz w:val="18"/>
        </w:rPr>
        <w:t>el.</w:t>
      </w:r>
      <w:r w:rsidRPr="00413FB4">
        <w:rPr>
          <w:sz w:val="18"/>
        </w:rPr>
        <w:t>16</w:t>
      </w:r>
      <w:r>
        <w:rPr>
          <w:sz w:val="18"/>
        </w:rPr>
        <w:t xml:space="preserve"> for NR positioning</w:t>
      </w:r>
    </w:p>
    <w:p w14:paraId="2D9F0C7E" w14:textId="77777777" w:rsidR="00AD26F0" w:rsidRDefault="00AD26F0" w:rsidP="00AD26F0">
      <w:pPr>
        <w:pStyle w:val="3GPPText"/>
      </w:pPr>
    </w:p>
    <w:p w14:paraId="49AF0ED8" w14:textId="77777777" w:rsidR="00AD26F0" w:rsidRDefault="00AD26F0" w:rsidP="00F473EB">
      <w:pPr>
        <w:pStyle w:val="3GPPText"/>
        <w:numPr>
          <w:ilvl w:val="0"/>
          <w:numId w:val="15"/>
        </w:numPr>
      </w:pPr>
    </w:p>
    <w:p w14:paraId="22A3FAF3" w14:textId="3900B695" w:rsidR="00AD26F0" w:rsidRPr="004526D6" w:rsidRDefault="00FB735F" w:rsidP="00151CB6">
      <w:pPr>
        <w:pStyle w:val="3GPPText"/>
        <w:numPr>
          <w:ilvl w:val="1"/>
          <w:numId w:val="15"/>
        </w:numPr>
      </w:pPr>
      <w:r w:rsidRPr="00FB735F">
        <w:rPr>
          <w:b/>
        </w:rPr>
        <w:t>A</w:t>
      </w:r>
      <w:r w:rsidR="00AD26F0" w:rsidRPr="00FB735F">
        <w:rPr>
          <w:b/>
        </w:rPr>
        <w:t xml:space="preserve">gree on mapping b/w </w:t>
      </w:r>
      <w:r w:rsidRPr="00FB735F">
        <w:rPr>
          <w:b/>
        </w:rPr>
        <w:t xml:space="preserve">NR </w:t>
      </w:r>
      <w:r w:rsidR="00AD26F0" w:rsidRPr="00FB735F">
        <w:rPr>
          <w:b/>
        </w:rPr>
        <w:t>positioning techniques, reference signals and measurements as provided in Table 1.</w:t>
      </w:r>
    </w:p>
    <w:p w14:paraId="105E2B5D" w14:textId="77777777" w:rsidR="004526D6" w:rsidRPr="004526D6" w:rsidRDefault="004526D6" w:rsidP="004526D6">
      <w:pPr>
        <w:pStyle w:val="3GPPText"/>
      </w:pPr>
    </w:p>
    <w:p w14:paraId="60AD5617" w14:textId="0A5E0FF8" w:rsidR="005A1F53" w:rsidRDefault="005A1F53" w:rsidP="005A1F53">
      <w:pPr>
        <w:pStyle w:val="Heading2"/>
        <w:tabs>
          <w:tab w:val="clear" w:pos="5255"/>
          <w:tab w:val="num" w:pos="567"/>
        </w:tabs>
        <w:ind w:left="567" w:hanging="567"/>
      </w:pPr>
      <w:r>
        <w:lastRenderedPageBreak/>
        <w:t>Additional Measurements for NR Positioning</w:t>
      </w:r>
    </w:p>
    <w:p w14:paraId="74CC8C4A" w14:textId="234BD05D" w:rsidR="005A1F53" w:rsidRDefault="005A1F53" w:rsidP="005A1F53">
      <w:pPr>
        <w:pStyle w:val="3GPPText"/>
      </w:pPr>
      <w:r>
        <w:t xml:space="preserve">During the </w:t>
      </w:r>
      <w:r w:rsidR="00B145C7">
        <w:t xml:space="preserve">NR Positioning </w:t>
      </w:r>
      <w:r>
        <w:t>study item</w:t>
      </w:r>
      <w:r w:rsidR="00670BD0">
        <w:t xml:space="preserve">, </w:t>
      </w:r>
      <w:r>
        <w:t>basic measurements were agreed to facilitate support of NR positioning.</w:t>
      </w:r>
      <w:r w:rsidR="00B145C7">
        <w:t xml:space="preserve"> </w:t>
      </w:r>
      <w:r w:rsidR="00670BD0">
        <w:t>A</w:t>
      </w:r>
      <w:r>
        <w:t>dditional measurements characterizing radio environment during estimation of signal location parameters are also beneficial. Therefore</w:t>
      </w:r>
      <w:r w:rsidR="00B145C7">
        <w:t xml:space="preserve">, </w:t>
      </w:r>
      <w:r>
        <w:t>we propose to introduce RSRP and SINR measurement for DL PRS and UL SRS</w:t>
      </w:r>
      <w:r w:rsidR="00670BD0">
        <w:t>.</w:t>
      </w:r>
    </w:p>
    <w:p w14:paraId="662EEE36" w14:textId="77777777" w:rsidR="005A1F53" w:rsidRDefault="005A1F53" w:rsidP="005A1F53">
      <w:pPr>
        <w:pStyle w:val="3GPPText"/>
      </w:pPr>
      <w:r>
        <w:t>In NR, SINR measurement was already defined. For instance, SS-SINR can be used for NR E-CID replacing RSRQ measurement. As for other NR Positioning techniques, the SINR measurement can be defined for Rel-16 DL PRS and UL SRS (PRS). In addition, we assume that RSRP measurement can be useful for any of the NR positioning techniques.</w:t>
      </w:r>
    </w:p>
    <w:p w14:paraId="31758D39" w14:textId="77777777" w:rsidR="005A1F53" w:rsidRDefault="005A1F53" w:rsidP="005A1F53">
      <w:pPr>
        <w:pStyle w:val="3GPPText"/>
      </w:pPr>
    </w:p>
    <w:p w14:paraId="05B78400" w14:textId="77777777" w:rsidR="005A1F53" w:rsidRDefault="005A1F53" w:rsidP="00F473EB">
      <w:pPr>
        <w:pStyle w:val="3GPPText"/>
        <w:numPr>
          <w:ilvl w:val="0"/>
          <w:numId w:val="15"/>
        </w:numPr>
      </w:pPr>
    </w:p>
    <w:p w14:paraId="6C4FA1A1" w14:textId="3B3F9EEA" w:rsidR="005A1F53" w:rsidRDefault="00670BD0" w:rsidP="00F473EB">
      <w:pPr>
        <w:pStyle w:val="3GPPText"/>
        <w:numPr>
          <w:ilvl w:val="1"/>
          <w:numId w:val="15"/>
        </w:numPr>
        <w:rPr>
          <w:b/>
        </w:rPr>
      </w:pPr>
      <w:r>
        <w:rPr>
          <w:b/>
        </w:rPr>
        <w:t xml:space="preserve">Define </w:t>
      </w:r>
      <w:r w:rsidR="005A1F53" w:rsidRPr="0005531D">
        <w:rPr>
          <w:b/>
        </w:rPr>
        <w:t xml:space="preserve">DL </w:t>
      </w:r>
      <w:r>
        <w:rPr>
          <w:b/>
        </w:rPr>
        <w:t xml:space="preserve">PRS </w:t>
      </w:r>
      <w:r w:rsidR="005A1F53" w:rsidRPr="0005531D">
        <w:rPr>
          <w:b/>
        </w:rPr>
        <w:t xml:space="preserve">and UL </w:t>
      </w:r>
      <w:r>
        <w:rPr>
          <w:b/>
        </w:rPr>
        <w:t xml:space="preserve">PRS </w:t>
      </w:r>
      <w:r w:rsidR="005A1F53" w:rsidRPr="0005531D">
        <w:rPr>
          <w:b/>
        </w:rPr>
        <w:t xml:space="preserve">SINR measurements </w:t>
      </w:r>
      <w:r>
        <w:rPr>
          <w:b/>
        </w:rPr>
        <w:t xml:space="preserve">(i.e. </w:t>
      </w:r>
      <w:r w:rsidR="005A1F53" w:rsidRPr="0005531D">
        <w:rPr>
          <w:b/>
        </w:rPr>
        <w:t>for Rel-16 DL PRS and UL SRS(PRS)</w:t>
      </w:r>
      <w:r>
        <w:rPr>
          <w:b/>
        </w:rPr>
        <w:t>)</w:t>
      </w:r>
    </w:p>
    <w:p w14:paraId="6B95DA30" w14:textId="77777777" w:rsidR="005A1F53" w:rsidRDefault="005A1F53" w:rsidP="005A1F53">
      <w:pPr>
        <w:pStyle w:val="3GPPText"/>
      </w:pPr>
    </w:p>
    <w:p w14:paraId="6EE0612A" w14:textId="12C04C5B" w:rsidR="005A1F53" w:rsidRDefault="009418CF" w:rsidP="005A1F53">
      <w:pPr>
        <w:pStyle w:val="3GPPText"/>
      </w:pPr>
      <w:r>
        <w:t xml:space="preserve">If </w:t>
      </w:r>
      <w:r w:rsidR="00670BD0">
        <w:t xml:space="preserve">the </w:t>
      </w:r>
      <w:r>
        <w:t xml:space="preserve">above proposal is agreed, then </w:t>
      </w:r>
      <w:r w:rsidR="005A1F53">
        <w:t>the overall mapping of NR Positioning techniques, reference signals and measurements can be summarized by the following table</w:t>
      </w:r>
      <w:r w:rsidR="008A3EF8">
        <w:t xml:space="preserve"> (see </w:t>
      </w:r>
      <w:r w:rsidR="008A3EF8">
        <w:fldChar w:fldCharType="begin"/>
      </w:r>
      <w:r w:rsidR="008A3EF8">
        <w:instrText xml:space="preserve"> REF _Ref6576762 \h </w:instrText>
      </w:r>
      <w:r w:rsidR="008A3EF8">
        <w:fldChar w:fldCharType="separate"/>
      </w:r>
      <w:r w:rsidR="008A3EF8">
        <w:t xml:space="preserve">Table </w:t>
      </w:r>
      <w:r w:rsidR="008A3EF8">
        <w:rPr>
          <w:noProof/>
        </w:rPr>
        <w:t>2</w:t>
      </w:r>
      <w:r w:rsidR="008A3EF8">
        <w:fldChar w:fldCharType="end"/>
      </w:r>
      <w:r w:rsidR="008A3EF8">
        <w:t>)</w:t>
      </w:r>
      <w:r w:rsidR="005A1F53">
        <w:t>.</w:t>
      </w:r>
    </w:p>
    <w:p w14:paraId="1E3F9E95" w14:textId="77777777" w:rsidR="008A3EF8" w:rsidRDefault="008A3EF8" w:rsidP="005A1F53">
      <w:pPr>
        <w:pStyle w:val="3GPPText"/>
      </w:pPr>
    </w:p>
    <w:p w14:paraId="30FC80AB" w14:textId="77777777" w:rsidR="005A1F53" w:rsidRDefault="005A1F53" w:rsidP="005A1F53">
      <w:pPr>
        <w:pStyle w:val="Caption"/>
      </w:pPr>
      <w:bookmarkStart w:id="3" w:name="_Ref6576762"/>
      <w:r>
        <w:t xml:space="preserve">Table </w:t>
      </w:r>
      <w:r>
        <w:fldChar w:fldCharType="begin"/>
      </w:r>
      <w:r>
        <w:instrText xml:space="preserve"> SEQ Table \* ARABIC </w:instrText>
      </w:r>
      <w:r>
        <w:fldChar w:fldCharType="separate"/>
      </w:r>
      <w:r>
        <w:rPr>
          <w:noProof/>
        </w:rPr>
        <w:t>2</w:t>
      </w:r>
      <w:r>
        <w:fldChar w:fldCharType="end"/>
      </w:r>
      <w:bookmarkEnd w:id="3"/>
      <w:r>
        <w:t>: Proposed mapping b/w NR positioning techniques, reference signals and measurements</w:t>
      </w:r>
    </w:p>
    <w:tbl>
      <w:tblPr>
        <w:tblStyle w:val="TableGrid"/>
        <w:tblW w:w="0" w:type="auto"/>
        <w:jc w:val="center"/>
        <w:tblLook w:val="04A0" w:firstRow="1" w:lastRow="0" w:firstColumn="1" w:lastColumn="0" w:noHBand="0" w:noVBand="1"/>
      </w:tblPr>
      <w:tblGrid>
        <w:gridCol w:w="1413"/>
        <w:gridCol w:w="2137"/>
        <w:gridCol w:w="2137"/>
        <w:gridCol w:w="2137"/>
        <w:gridCol w:w="2138"/>
      </w:tblGrid>
      <w:tr w:rsidR="005A1F53" w:rsidRPr="001A2994" w14:paraId="58A26E9C" w14:textId="77777777" w:rsidTr="009418CF">
        <w:trPr>
          <w:jc w:val="center"/>
        </w:trPr>
        <w:tc>
          <w:tcPr>
            <w:tcW w:w="1413" w:type="dxa"/>
            <w:tcBorders>
              <w:bottom w:val="single" w:sz="4" w:space="0" w:color="auto"/>
            </w:tcBorders>
            <w:shd w:val="clear" w:color="auto" w:fill="FFE599" w:themeFill="accent4" w:themeFillTint="66"/>
            <w:vAlign w:val="center"/>
          </w:tcPr>
          <w:p w14:paraId="61E0F610" w14:textId="77777777" w:rsidR="005A1F53" w:rsidRPr="001A2994" w:rsidRDefault="005A1F53" w:rsidP="00B93371">
            <w:pPr>
              <w:pStyle w:val="3GPPText"/>
              <w:spacing w:before="0" w:after="0" w:line="240" w:lineRule="auto"/>
              <w:jc w:val="center"/>
              <w:rPr>
                <w:b/>
                <w:sz w:val="18"/>
              </w:rPr>
            </w:pPr>
            <w:r w:rsidRPr="001A2994">
              <w:rPr>
                <w:b/>
                <w:sz w:val="18"/>
              </w:rPr>
              <w:t>NR Positioning Techniques</w:t>
            </w:r>
          </w:p>
        </w:tc>
        <w:tc>
          <w:tcPr>
            <w:tcW w:w="2137" w:type="dxa"/>
            <w:tcBorders>
              <w:bottom w:val="single" w:sz="4" w:space="0" w:color="auto"/>
            </w:tcBorders>
            <w:shd w:val="clear" w:color="auto" w:fill="FFE599" w:themeFill="accent4" w:themeFillTint="66"/>
            <w:vAlign w:val="center"/>
          </w:tcPr>
          <w:p w14:paraId="0E4CAAC4" w14:textId="77777777" w:rsidR="005A1F53" w:rsidRPr="001A2994" w:rsidRDefault="005A1F53" w:rsidP="00B93371">
            <w:pPr>
              <w:pStyle w:val="3GPPText"/>
              <w:spacing w:before="0" w:after="0" w:line="240" w:lineRule="auto"/>
              <w:jc w:val="center"/>
              <w:rPr>
                <w:b/>
                <w:sz w:val="18"/>
              </w:rPr>
            </w:pPr>
            <w:r w:rsidRPr="001A2994">
              <w:rPr>
                <w:b/>
                <w:sz w:val="18"/>
              </w:rPr>
              <w:t>DL Reference Signals</w:t>
            </w:r>
          </w:p>
        </w:tc>
        <w:tc>
          <w:tcPr>
            <w:tcW w:w="2137" w:type="dxa"/>
            <w:tcBorders>
              <w:bottom w:val="single" w:sz="4" w:space="0" w:color="auto"/>
            </w:tcBorders>
            <w:shd w:val="clear" w:color="auto" w:fill="FFE599" w:themeFill="accent4" w:themeFillTint="66"/>
            <w:vAlign w:val="center"/>
          </w:tcPr>
          <w:p w14:paraId="2E3FEAB6" w14:textId="77777777" w:rsidR="005A1F53" w:rsidRPr="001A2994" w:rsidRDefault="005A1F53" w:rsidP="00B93371">
            <w:pPr>
              <w:pStyle w:val="3GPPText"/>
              <w:spacing w:before="0" w:after="0" w:line="240" w:lineRule="auto"/>
              <w:jc w:val="center"/>
              <w:rPr>
                <w:b/>
                <w:sz w:val="18"/>
              </w:rPr>
            </w:pPr>
            <w:r w:rsidRPr="001A2994">
              <w:rPr>
                <w:b/>
                <w:sz w:val="18"/>
              </w:rPr>
              <w:t>UE Measurements</w:t>
            </w:r>
          </w:p>
        </w:tc>
        <w:tc>
          <w:tcPr>
            <w:tcW w:w="2137" w:type="dxa"/>
            <w:tcBorders>
              <w:bottom w:val="single" w:sz="4" w:space="0" w:color="auto"/>
            </w:tcBorders>
            <w:shd w:val="clear" w:color="auto" w:fill="FFE599" w:themeFill="accent4" w:themeFillTint="66"/>
            <w:vAlign w:val="center"/>
          </w:tcPr>
          <w:p w14:paraId="651C02DC" w14:textId="77777777" w:rsidR="005A1F53" w:rsidRPr="001A2994" w:rsidRDefault="005A1F53" w:rsidP="00B93371">
            <w:pPr>
              <w:pStyle w:val="3GPPText"/>
              <w:spacing w:before="0" w:after="0" w:line="240" w:lineRule="auto"/>
              <w:jc w:val="center"/>
              <w:rPr>
                <w:b/>
                <w:sz w:val="18"/>
              </w:rPr>
            </w:pPr>
            <w:r w:rsidRPr="001A2994">
              <w:rPr>
                <w:b/>
                <w:sz w:val="18"/>
              </w:rPr>
              <w:t>UL Reference Signals</w:t>
            </w:r>
          </w:p>
        </w:tc>
        <w:tc>
          <w:tcPr>
            <w:tcW w:w="2138" w:type="dxa"/>
            <w:tcBorders>
              <w:bottom w:val="single" w:sz="4" w:space="0" w:color="auto"/>
            </w:tcBorders>
            <w:shd w:val="clear" w:color="auto" w:fill="FFE599" w:themeFill="accent4" w:themeFillTint="66"/>
            <w:vAlign w:val="center"/>
          </w:tcPr>
          <w:p w14:paraId="7EA69B58" w14:textId="77777777" w:rsidR="005A1F53" w:rsidRPr="001A2994" w:rsidRDefault="005A1F53" w:rsidP="00B93371">
            <w:pPr>
              <w:pStyle w:val="3GPPText"/>
              <w:spacing w:before="0" w:after="0" w:line="240" w:lineRule="auto"/>
              <w:jc w:val="center"/>
              <w:rPr>
                <w:b/>
                <w:sz w:val="18"/>
              </w:rPr>
            </w:pPr>
            <w:r w:rsidRPr="001A2994">
              <w:rPr>
                <w:b/>
                <w:sz w:val="18"/>
              </w:rPr>
              <w:t xml:space="preserve">gNB </w:t>
            </w:r>
            <w:r>
              <w:rPr>
                <w:b/>
                <w:sz w:val="18"/>
              </w:rPr>
              <w:t>M</w:t>
            </w:r>
            <w:r w:rsidRPr="001A2994">
              <w:rPr>
                <w:b/>
                <w:sz w:val="18"/>
              </w:rPr>
              <w:t>easurements</w:t>
            </w:r>
          </w:p>
        </w:tc>
      </w:tr>
      <w:tr w:rsidR="005A1F53" w:rsidRPr="001A2994" w14:paraId="1370B886" w14:textId="77777777" w:rsidTr="009418CF">
        <w:trPr>
          <w:jc w:val="center"/>
        </w:trPr>
        <w:tc>
          <w:tcPr>
            <w:tcW w:w="1413" w:type="dxa"/>
            <w:shd w:val="clear" w:color="auto" w:fill="E2EFD9" w:themeFill="accent6" w:themeFillTint="33"/>
            <w:vAlign w:val="center"/>
          </w:tcPr>
          <w:p w14:paraId="6A7A4963" w14:textId="77777777" w:rsidR="005A1F53" w:rsidRPr="001A2994" w:rsidRDefault="005A1F53" w:rsidP="00B93371">
            <w:pPr>
              <w:pStyle w:val="3GPPText"/>
              <w:spacing w:before="0" w:after="0" w:line="240" w:lineRule="auto"/>
              <w:jc w:val="center"/>
              <w:rPr>
                <w:sz w:val="18"/>
              </w:rPr>
            </w:pPr>
            <w:r w:rsidRPr="001A2994">
              <w:rPr>
                <w:sz w:val="18"/>
              </w:rPr>
              <w:t>DL-TDOA</w:t>
            </w:r>
          </w:p>
        </w:tc>
        <w:tc>
          <w:tcPr>
            <w:tcW w:w="2137" w:type="dxa"/>
            <w:shd w:val="clear" w:color="auto" w:fill="E2EFD9" w:themeFill="accent6" w:themeFillTint="33"/>
            <w:vAlign w:val="center"/>
          </w:tcPr>
          <w:p w14:paraId="705E3853" w14:textId="77777777" w:rsidR="005A1F53" w:rsidRPr="001A2994" w:rsidRDefault="005A1F53" w:rsidP="00B93371">
            <w:pPr>
              <w:pStyle w:val="3GPPText"/>
              <w:spacing w:before="0" w:after="0" w:line="240" w:lineRule="auto"/>
              <w:jc w:val="center"/>
              <w:rPr>
                <w:sz w:val="18"/>
              </w:rPr>
            </w:pPr>
            <w:r>
              <w:rPr>
                <w:sz w:val="18"/>
              </w:rPr>
              <w:t xml:space="preserve">Rel.16 </w:t>
            </w:r>
            <w:r w:rsidRPr="001A2994">
              <w:rPr>
                <w:sz w:val="18"/>
              </w:rPr>
              <w:t>DL PRS</w:t>
            </w:r>
          </w:p>
        </w:tc>
        <w:tc>
          <w:tcPr>
            <w:tcW w:w="2137" w:type="dxa"/>
            <w:shd w:val="clear" w:color="auto" w:fill="E2EFD9" w:themeFill="accent6" w:themeFillTint="33"/>
            <w:vAlign w:val="center"/>
          </w:tcPr>
          <w:p w14:paraId="69A3AE6D" w14:textId="77777777" w:rsidR="005A1F53" w:rsidRDefault="005A1F53" w:rsidP="00B93371">
            <w:pPr>
              <w:pStyle w:val="3GPPText"/>
              <w:spacing w:before="0" w:after="0" w:line="240" w:lineRule="auto"/>
              <w:jc w:val="center"/>
              <w:rPr>
                <w:sz w:val="18"/>
              </w:rPr>
            </w:pPr>
            <w:r>
              <w:rPr>
                <w:sz w:val="18"/>
              </w:rPr>
              <w:t>DL PRS-</w:t>
            </w:r>
            <w:r w:rsidRPr="001A2994">
              <w:rPr>
                <w:sz w:val="18"/>
              </w:rPr>
              <w:t>RSTD</w:t>
            </w:r>
          </w:p>
          <w:p w14:paraId="48149CD7" w14:textId="77777777" w:rsidR="00544E30" w:rsidRDefault="005A1F53" w:rsidP="00544E30">
            <w:pPr>
              <w:pStyle w:val="3GPPText"/>
              <w:spacing w:before="0" w:after="0" w:line="240" w:lineRule="auto"/>
              <w:jc w:val="center"/>
              <w:rPr>
                <w:sz w:val="18"/>
              </w:rPr>
            </w:pPr>
            <w:r>
              <w:rPr>
                <w:sz w:val="18"/>
              </w:rPr>
              <w:t>DL PRS-RSRP</w:t>
            </w:r>
          </w:p>
          <w:p w14:paraId="4767898D" w14:textId="59D1B853" w:rsidR="005A1F53" w:rsidRPr="001A2994" w:rsidRDefault="005A1F53" w:rsidP="00544E30">
            <w:pPr>
              <w:pStyle w:val="3GPPText"/>
              <w:spacing w:before="0" w:after="0" w:line="240" w:lineRule="auto"/>
              <w:jc w:val="center"/>
              <w:rPr>
                <w:sz w:val="18"/>
              </w:rPr>
            </w:pPr>
            <w:r>
              <w:rPr>
                <w:sz w:val="18"/>
              </w:rPr>
              <w:t>DL PRS-SINR</w:t>
            </w:r>
          </w:p>
        </w:tc>
        <w:tc>
          <w:tcPr>
            <w:tcW w:w="2137" w:type="dxa"/>
            <w:shd w:val="clear" w:color="auto" w:fill="E2EFD9" w:themeFill="accent6" w:themeFillTint="33"/>
            <w:vAlign w:val="center"/>
          </w:tcPr>
          <w:p w14:paraId="6A14CD06" w14:textId="77777777" w:rsidR="005A1F53" w:rsidRPr="001A2994" w:rsidRDefault="005A1F53" w:rsidP="00B93371">
            <w:pPr>
              <w:pStyle w:val="3GPPText"/>
              <w:spacing w:before="0" w:after="0" w:line="240" w:lineRule="auto"/>
              <w:jc w:val="center"/>
              <w:rPr>
                <w:sz w:val="18"/>
              </w:rPr>
            </w:pPr>
            <w:r w:rsidRPr="001A2994">
              <w:rPr>
                <w:sz w:val="18"/>
              </w:rPr>
              <w:t>N/A</w:t>
            </w:r>
          </w:p>
        </w:tc>
        <w:tc>
          <w:tcPr>
            <w:tcW w:w="2138" w:type="dxa"/>
            <w:shd w:val="clear" w:color="auto" w:fill="E2EFD9" w:themeFill="accent6" w:themeFillTint="33"/>
            <w:vAlign w:val="center"/>
          </w:tcPr>
          <w:p w14:paraId="3B0A411D" w14:textId="77777777" w:rsidR="005A1F53" w:rsidRPr="001A2994" w:rsidRDefault="005A1F53" w:rsidP="00B93371">
            <w:pPr>
              <w:pStyle w:val="3GPPText"/>
              <w:spacing w:before="0" w:after="0" w:line="240" w:lineRule="auto"/>
              <w:jc w:val="center"/>
              <w:rPr>
                <w:sz w:val="18"/>
              </w:rPr>
            </w:pPr>
            <w:r w:rsidRPr="001A2994">
              <w:rPr>
                <w:sz w:val="18"/>
              </w:rPr>
              <w:t>N/A</w:t>
            </w:r>
          </w:p>
        </w:tc>
      </w:tr>
      <w:tr w:rsidR="005A1F53" w:rsidRPr="001A2994" w14:paraId="537C5983" w14:textId="77777777" w:rsidTr="009418CF">
        <w:trPr>
          <w:jc w:val="center"/>
        </w:trPr>
        <w:tc>
          <w:tcPr>
            <w:tcW w:w="1413" w:type="dxa"/>
            <w:tcBorders>
              <w:bottom w:val="single" w:sz="4" w:space="0" w:color="auto"/>
            </w:tcBorders>
            <w:shd w:val="clear" w:color="auto" w:fill="E2EFD9" w:themeFill="accent6" w:themeFillTint="33"/>
            <w:vAlign w:val="center"/>
          </w:tcPr>
          <w:p w14:paraId="6663AEFD" w14:textId="77777777" w:rsidR="005A1F53" w:rsidRPr="001A2994" w:rsidRDefault="005A1F53" w:rsidP="00B93371">
            <w:pPr>
              <w:pStyle w:val="3GPPText"/>
              <w:spacing w:before="0" w:after="0" w:line="240" w:lineRule="auto"/>
              <w:jc w:val="center"/>
              <w:rPr>
                <w:sz w:val="18"/>
              </w:rPr>
            </w:pPr>
            <w:r w:rsidRPr="001A2994">
              <w:rPr>
                <w:sz w:val="18"/>
              </w:rPr>
              <w:t>DL-AoD</w:t>
            </w:r>
          </w:p>
        </w:tc>
        <w:tc>
          <w:tcPr>
            <w:tcW w:w="2137" w:type="dxa"/>
            <w:tcBorders>
              <w:bottom w:val="single" w:sz="4" w:space="0" w:color="auto"/>
            </w:tcBorders>
            <w:shd w:val="clear" w:color="auto" w:fill="E2EFD9" w:themeFill="accent6" w:themeFillTint="33"/>
            <w:vAlign w:val="center"/>
          </w:tcPr>
          <w:p w14:paraId="193D1699" w14:textId="77777777" w:rsidR="005A1F53" w:rsidRPr="001A2994" w:rsidRDefault="005A1F53" w:rsidP="00B93371">
            <w:pPr>
              <w:pStyle w:val="3GPPText"/>
              <w:spacing w:before="0" w:after="0" w:line="240" w:lineRule="auto"/>
              <w:jc w:val="center"/>
              <w:rPr>
                <w:sz w:val="18"/>
              </w:rPr>
            </w:pPr>
            <w:r>
              <w:rPr>
                <w:sz w:val="18"/>
              </w:rPr>
              <w:t xml:space="preserve">Rel.16 </w:t>
            </w:r>
            <w:r w:rsidRPr="001A2994">
              <w:rPr>
                <w:sz w:val="18"/>
              </w:rPr>
              <w:t>DL PRS</w:t>
            </w:r>
          </w:p>
        </w:tc>
        <w:tc>
          <w:tcPr>
            <w:tcW w:w="2137" w:type="dxa"/>
            <w:tcBorders>
              <w:bottom w:val="single" w:sz="4" w:space="0" w:color="auto"/>
            </w:tcBorders>
            <w:shd w:val="clear" w:color="auto" w:fill="E2EFD9" w:themeFill="accent6" w:themeFillTint="33"/>
            <w:vAlign w:val="center"/>
          </w:tcPr>
          <w:p w14:paraId="57AB5415" w14:textId="77777777" w:rsidR="00544E30" w:rsidRDefault="005A1F53" w:rsidP="00544E30">
            <w:pPr>
              <w:pStyle w:val="3GPPText"/>
              <w:spacing w:before="0" w:after="0" w:line="240" w:lineRule="auto"/>
              <w:jc w:val="center"/>
              <w:rPr>
                <w:sz w:val="18"/>
              </w:rPr>
            </w:pPr>
            <w:r>
              <w:rPr>
                <w:sz w:val="18"/>
              </w:rPr>
              <w:t>DL PRS-</w:t>
            </w:r>
            <w:r w:rsidRPr="001A2994">
              <w:rPr>
                <w:sz w:val="18"/>
              </w:rPr>
              <w:t>RSRP</w:t>
            </w:r>
          </w:p>
          <w:p w14:paraId="5798BAA1" w14:textId="62C5821E" w:rsidR="005A1F53" w:rsidRPr="001A2994" w:rsidRDefault="005A1F53" w:rsidP="00544E30">
            <w:pPr>
              <w:pStyle w:val="3GPPText"/>
              <w:spacing w:before="0" w:after="0" w:line="240" w:lineRule="auto"/>
              <w:jc w:val="center"/>
              <w:rPr>
                <w:sz w:val="18"/>
              </w:rPr>
            </w:pPr>
            <w:r>
              <w:rPr>
                <w:sz w:val="18"/>
              </w:rPr>
              <w:t>DL PRS-SINR</w:t>
            </w:r>
          </w:p>
        </w:tc>
        <w:tc>
          <w:tcPr>
            <w:tcW w:w="2137" w:type="dxa"/>
            <w:tcBorders>
              <w:bottom w:val="single" w:sz="4" w:space="0" w:color="auto"/>
            </w:tcBorders>
            <w:shd w:val="clear" w:color="auto" w:fill="E2EFD9" w:themeFill="accent6" w:themeFillTint="33"/>
            <w:vAlign w:val="center"/>
          </w:tcPr>
          <w:p w14:paraId="193CA488" w14:textId="77777777" w:rsidR="005A1F53" w:rsidRPr="001A2994" w:rsidRDefault="005A1F53" w:rsidP="00B93371">
            <w:pPr>
              <w:pStyle w:val="3GPPText"/>
              <w:spacing w:before="0" w:after="0" w:line="240" w:lineRule="auto"/>
              <w:jc w:val="center"/>
              <w:rPr>
                <w:sz w:val="18"/>
              </w:rPr>
            </w:pPr>
            <w:r w:rsidRPr="001A2994">
              <w:rPr>
                <w:sz w:val="18"/>
              </w:rPr>
              <w:t>N/A</w:t>
            </w:r>
          </w:p>
        </w:tc>
        <w:tc>
          <w:tcPr>
            <w:tcW w:w="2138" w:type="dxa"/>
            <w:tcBorders>
              <w:bottom w:val="single" w:sz="4" w:space="0" w:color="auto"/>
            </w:tcBorders>
            <w:shd w:val="clear" w:color="auto" w:fill="E2EFD9" w:themeFill="accent6" w:themeFillTint="33"/>
            <w:vAlign w:val="center"/>
          </w:tcPr>
          <w:p w14:paraId="4680BA6A" w14:textId="77777777" w:rsidR="005A1F53" w:rsidRPr="001A2994" w:rsidRDefault="005A1F53" w:rsidP="00B93371">
            <w:pPr>
              <w:pStyle w:val="3GPPText"/>
              <w:spacing w:before="0" w:after="0" w:line="240" w:lineRule="auto"/>
              <w:jc w:val="center"/>
              <w:rPr>
                <w:sz w:val="18"/>
              </w:rPr>
            </w:pPr>
            <w:r w:rsidRPr="001A2994">
              <w:rPr>
                <w:sz w:val="18"/>
              </w:rPr>
              <w:t>N/A</w:t>
            </w:r>
          </w:p>
        </w:tc>
      </w:tr>
      <w:tr w:rsidR="005A1F53" w:rsidRPr="001A2994" w14:paraId="719F2C08" w14:textId="77777777" w:rsidTr="009418CF">
        <w:trPr>
          <w:jc w:val="center"/>
        </w:trPr>
        <w:tc>
          <w:tcPr>
            <w:tcW w:w="1413" w:type="dxa"/>
            <w:shd w:val="clear" w:color="auto" w:fill="D9E2F3" w:themeFill="accent5" w:themeFillTint="33"/>
            <w:vAlign w:val="center"/>
          </w:tcPr>
          <w:p w14:paraId="6482CABB" w14:textId="77777777" w:rsidR="005A1F53" w:rsidRPr="001A2994" w:rsidRDefault="005A1F53" w:rsidP="00B93371">
            <w:pPr>
              <w:pStyle w:val="3GPPText"/>
              <w:spacing w:before="0" w:after="0" w:line="240" w:lineRule="auto"/>
              <w:jc w:val="center"/>
              <w:rPr>
                <w:sz w:val="18"/>
              </w:rPr>
            </w:pPr>
            <w:r w:rsidRPr="001A2994">
              <w:rPr>
                <w:sz w:val="18"/>
              </w:rPr>
              <w:t>UL-TDOA</w:t>
            </w:r>
          </w:p>
        </w:tc>
        <w:tc>
          <w:tcPr>
            <w:tcW w:w="2137" w:type="dxa"/>
            <w:shd w:val="clear" w:color="auto" w:fill="D9E2F3" w:themeFill="accent5" w:themeFillTint="33"/>
            <w:vAlign w:val="center"/>
          </w:tcPr>
          <w:p w14:paraId="08A86777" w14:textId="77777777" w:rsidR="005A1F53" w:rsidRPr="001A2994" w:rsidRDefault="005A1F53" w:rsidP="00B93371">
            <w:pPr>
              <w:pStyle w:val="3GPPText"/>
              <w:spacing w:before="0" w:after="0" w:line="240" w:lineRule="auto"/>
              <w:jc w:val="center"/>
              <w:rPr>
                <w:sz w:val="18"/>
              </w:rPr>
            </w:pPr>
            <w:r w:rsidRPr="001A2994">
              <w:rPr>
                <w:sz w:val="18"/>
              </w:rPr>
              <w:t>N/A</w:t>
            </w:r>
          </w:p>
        </w:tc>
        <w:tc>
          <w:tcPr>
            <w:tcW w:w="2137" w:type="dxa"/>
            <w:shd w:val="clear" w:color="auto" w:fill="D9E2F3" w:themeFill="accent5" w:themeFillTint="33"/>
            <w:vAlign w:val="center"/>
          </w:tcPr>
          <w:p w14:paraId="3F95F98D" w14:textId="77777777" w:rsidR="005A1F53" w:rsidRPr="001A2994" w:rsidRDefault="005A1F53" w:rsidP="00B93371">
            <w:pPr>
              <w:pStyle w:val="3GPPText"/>
              <w:spacing w:before="0" w:after="0" w:line="240" w:lineRule="auto"/>
              <w:jc w:val="center"/>
              <w:rPr>
                <w:sz w:val="18"/>
              </w:rPr>
            </w:pPr>
            <w:r w:rsidRPr="001A2994">
              <w:rPr>
                <w:sz w:val="18"/>
              </w:rPr>
              <w:t>N/A</w:t>
            </w:r>
          </w:p>
        </w:tc>
        <w:tc>
          <w:tcPr>
            <w:tcW w:w="2137" w:type="dxa"/>
            <w:shd w:val="clear" w:color="auto" w:fill="D9E2F3" w:themeFill="accent5" w:themeFillTint="33"/>
            <w:vAlign w:val="center"/>
          </w:tcPr>
          <w:p w14:paraId="77936E56" w14:textId="77777777" w:rsidR="005A1F53" w:rsidRPr="001A2994" w:rsidRDefault="005A1F53" w:rsidP="00B93371">
            <w:pPr>
              <w:pStyle w:val="3GPPText"/>
              <w:spacing w:before="0" w:after="0" w:line="240" w:lineRule="auto"/>
              <w:jc w:val="center"/>
              <w:rPr>
                <w:sz w:val="18"/>
              </w:rPr>
            </w:pPr>
            <w:r>
              <w:rPr>
                <w:sz w:val="18"/>
              </w:rPr>
              <w:t xml:space="preserve">Rel.16 </w:t>
            </w:r>
            <w:r w:rsidRPr="001A2994">
              <w:rPr>
                <w:sz w:val="18"/>
              </w:rPr>
              <w:t>UL SRS</w:t>
            </w:r>
          </w:p>
        </w:tc>
        <w:tc>
          <w:tcPr>
            <w:tcW w:w="2138" w:type="dxa"/>
            <w:shd w:val="clear" w:color="auto" w:fill="D9E2F3" w:themeFill="accent5" w:themeFillTint="33"/>
            <w:vAlign w:val="center"/>
          </w:tcPr>
          <w:p w14:paraId="6DFCCA75" w14:textId="77777777" w:rsidR="005A1F53" w:rsidRDefault="005A1F53" w:rsidP="00B93371">
            <w:pPr>
              <w:pStyle w:val="3GPPText"/>
              <w:spacing w:before="0" w:after="0" w:line="240" w:lineRule="auto"/>
              <w:jc w:val="center"/>
              <w:rPr>
                <w:sz w:val="18"/>
              </w:rPr>
            </w:pPr>
            <w:r>
              <w:rPr>
                <w:sz w:val="18"/>
              </w:rPr>
              <w:t>UL SRS-</w:t>
            </w:r>
            <w:r w:rsidRPr="001A2994">
              <w:rPr>
                <w:sz w:val="18"/>
              </w:rPr>
              <w:t>RTOA</w:t>
            </w:r>
          </w:p>
          <w:p w14:paraId="15EFD607" w14:textId="77777777" w:rsidR="005A1F53" w:rsidRDefault="005A1F53" w:rsidP="00B93371">
            <w:pPr>
              <w:pStyle w:val="3GPPText"/>
              <w:spacing w:before="0" w:after="0" w:line="240" w:lineRule="auto"/>
              <w:jc w:val="center"/>
              <w:rPr>
                <w:sz w:val="18"/>
              </w:rPr>
            </w:pPr>
            <w:r>
              <w:rPr>
                <w:sz w:val="18"/>
              </w:rPr>
              <w:t>UL SRS-RSRP</w:t>
            </w:r>
          </w:p>
          <w:p w14:paraId="2CF29732" w14:textId="77777777" w:rsidR="005A1F53" w:rsidRPr="001A2994" w:rsidRDefault="005A1F53" w:rsidP="00B93371">
            <w:pPr>
              <w:pStyle w:val="3GPPText"/>
              <w:spacing w:before="0" w:after="0" w:line="240" w:lineRule="auto"/>
              <w:jc w:val="center"/>
              <w:rPr>
                <w:sz w:val="18"/>
              </w:rPr>
            </w:pPr>
            <w:r>
              <w:rPr>
                <w:sz w:val="18"/>
              </w:rPr>
              <w:t>UL SRS-SINR</w:t>
            </w:r>
          </w:p>
        </w:tc>
      </w:tr>
      <w:tr w:rsidR="005A1F53" w:rsidRPr="001A2994" w14:paraId="1309A52F" w14:textId="77777777" w:rsidTr="009418CF">
        <w:trPr>
          <w:jc w:val="center"/>
        </w:trPr>
        <w:tc>
          <w:tcPr>
            <w:tcW w:w="1413" w:type="dxa"/>
            <w:tcBorders>
              <w:bottom w:val="single" w:sz="4" w:space="0" w:color="auto"/>
            </w:tcBorders>
            <w:shd w:val="clear" w:color="auto" w:fill="D9E2F3" w:themeFill="accent5" w:themeFillTint="33"/>
            <w:vAlign w:val="center"/>
          </w:tcPr>
          <w:p w14:paraId="02692B11" w14:textId="77777777" w:rsidR="005A1F53" w:rsidRPr="001A2994" w:rsidRDefault="005A1F53" w:rsidP="00B93371">
            <w:pPr>
              <w:pStyle w:val="3GPPText"/>
              <w:spacing w:before="0" w:after="0" w:line="240" w:lineRule="auto"/>
              <w:jc w:val="center"/>
              <w:rPr>
                <w:sz w:val="18"/>
              </w:rPr>
            </w:pPr>
            <w:r w:rsidRPr="001A2994">
              <w:rPr>
                <w:sz w:val="18"/>
              </w:rPr>
              <w:t>UL-AoA</w:t>
            </w:r>
          </w:p>
        </w:tc>
        <w:tc>
          <w:tcPr>
            <w:tcW w:w="2137" w:type="dxa"/>
            <w:tcBorders>
              <w:bottom w:val="single" w:sz="4" w:space="0" w:color="auto"/>
            </w:tcBorders>
            <w:shd w:val="clear" w:color="auto" w:fill="D9E2F3" w:themeFill="accent5" w:themeFillTint="33"/>
            <w:vAlign w:val="center"/>
          </w:tcPr>
          <w:p w14:paraId="17A5DDE8" w14:textId="77777777" w:rsidR="005A1F53" w:rsidRPr="001A2994" w:rsidRDefault="005A1F53" w:rsidP="00B93371">
            <w:pPr>
              <w:pStyle w:val="3GPPText"/>
              <w:spacing w:before="0" w:after="0" w:line="240" w:lineRule="auto"/>
              <w:jc w:val="center"/>
              <w:rPr>
                <w:sz w:val="18"/>
              </w:rPr>
            </w:pPr>
            <w:r w:rsidRPr="001A2994">
              <w:rPr>
                <w:sz w:val="18"/>
              </w:rPr>
              <w:t>N/A</w:t>
            </w:r>
          </w:p>
        </w:tc>
        <w:tc>
          <w:tcPr>
            <w:tcW w:w="2137" w:type="dxa"/>
            <w:tcBorders>
              <w:bottom w:val="single" w:sz="4" w:space="0" w:color="auto"/>
            </w:tcBorders>
            <w:shd w:val="clear" w:color="auto" w:fill="D9E2F3" w:themeFill="accent5" w:themeFillTint="33"/>
            <w:vAlign w:val="center"/>
          </w:tcPr>
          <w:p w14:paraId="513EBFA2" w14:textId="77777777" w:rsidR="005A1F53" w:rsidRPr="001A2994" w:rsidRDefault="005A1F53" w:rsidP="00B93371">
            <w:pPr>
              <w:pStyle w:val="3GPPText"/>
              <w:spacing w:before="0" w:after="0" w:line="240" w:lineRule="auto"/>
              <w:jc w:val="center"/>
              <w:rPr>
                <w:sz w:val="18"/>
              </w:rPr>
            </w:pPr>
            <w:r w:rsidRPr="001A2994">
              <w:rPr>
                <w:sz w:val="18"/>
              </w:rPr>
              <w:t>N/A</w:t>
            </w:r>
          </w:p>
        </w:tc>
        <w:tc>
          <w:tcPr>
            <w:tcW w:w="2137" w:type="dxa"/>
            <w:tcBorders>
              <w:bottom w:val="single" w:sz="4" w:space="0" w:color="auto"/>
            </w:tcBorders>
            <w:shd w:val="clear" w:color="auto" w:fill="D9E2F3" w:themeFill="accent5" w:themeFillTint="33"/>
            <w:vAlign w:val="center"/>
          </w:tcPr>
          <w:p w14:paraId="6F4A9D17" w14:textId="77777777" w:rsidR="005A1F53" w:rsidRPr="001A2994" w:rsidRDefault="005A1F53" w:rsidP="00B93371">
            <w:pPr>
              <w:pStyle w:val="3GPPText"/>
              <w:spacing w:before="0" w:after="0" w:line="240" w:lineRule="auto"/>
              <w:jc w:val="center"/>
              <w:rPr>
                <w:sz w:val="18"/>
              </w:rPr>
            </w:pPr>
            <w:r>
              <w:rPr>
                <w:sz w:val="18"/>
              </w:rPr>
              <w:t xml:space="preserve">Rel.16 </w:t>
            </w:r>
            <w:r w:rsidRPr="001A2994">
              <w:rPr>
                <w:sz w:val="18"/>
              </w:rPr>
              <w:t>UL SRS</w:t>
            </w:r>
          </w:p>
        </w:tc>
        <w:tc>
          <w:tcPr>
            <w:tcW w:w="2138" w:type="dxa"/>
            <w:tcBorders>
              <w:bottom w:val="single" w:sz="4" w:space="0" w:color="auto"/>
            </w:tcBorders>
            <w:shd w:val="clear" w:color="auto" w:fill="D9E2F3" w:themeFill="accent5" w:themeFillTint="33"/>
            <w:vAlign w:val="center"/>
          </w:tcPr>
          <w:p w14:paraId="628CEC0F" w14:textId="77777777" w:rsidR="00544E30" w:rsidRDefault="005A1F53" w:rsidP="00B93371">
            <w:pPr>
              <w:pStyle w:val="3GPPText"/>
              <w:spacing w:before="0" w:after="0" w:line="240" w:lineRule="auto"/>
              <w:jc w:val="center"/>
              <w:rPr>
                <w:sz w:val="18"/>
              </w:rPr>
            </w:pPr>
            <w:r>
              <w:rPr>
                <w:sz w:val="18"/>
              </w:rPr>
              <w:t xml:space="preserve">UL SRS-AoA </w:t>
            </w:r>
          </w:p>
          <w:p w14:paraId="1C796322" w14:textId="5348E94B" w:rsidR="005A1F53" w:rsidRDefault="005A1F53" w:rsidP="00B93371">
            <w:pPr>
              <w:pStyle w:val="3GPPText"/>
              <w:spacing w:before="0" w:after="0" w:line="240" w:lineRule="auto"/>
              <w:jc w:val="center"/>
              <w:rPr>
                <w:sz w:val="18"/>
              </w:rPr>
            </w:pPr>
            <w:r w:rsidRPr="001A2994">
              <w:rPr>
                <w:sz w:val="18"/>
              </w:rPr>
              <w:t>(Azimuth, Zenith)</w:t>
            </w:r>
          </w:p>
          <w:p w14:paraId="77DCD8DA" w14:textId="77777777" w:rsidR="005A1F53" w:rsidRDefault="005A1F53" w:rsidP="00B93371">
            <w:pPr>
              <w:pStyle w:val="3GPPText"/>
              <w:spacing w:before="0" w:after="0" w:line="240" w:lineRule="auto"/>
              <w:jc w:val="center"/>
              <w:rPr>
                <w:sz w:val="18"/>
              </w:rPr>
            </w:pPr>
            <w:r>
              <w:rPr>
                <w:sz w:val="18"/>
              </w:rPr>
              <w:t>UL SRS-RSRP</w:t>
            </w:r>
          </w:p>
          <w:p w14:paraId="6E782AAA" w14:textId="77777777" w:rsidR="005A1F53" w:rsidRPr="001A2994" w:rsidRDefault="005A1F53" w:rsidP="00B93371">
            <w:pPr>
              <w:pStyle w:val="3GPPText"/>
              <w:spacing w:before="0" w:after="0" w:line="240" w:lineRule="auto"/>
              <w:jc w:val="center"/>
              <w:rPr>
                <w:sz w:val="18"/>
              </w:rPr>
            </w:pPr>
            <w:r>
              <w:rPr>
                <w:sz w:val="18"/>
              </w:rPr>
              <w:t>UL SRS-SINR</w:t>
            </w:r>
          </w:p>
        </w:tc>
      </w:tr>
      <w:tr w:rsidR="005A1F53" w:rsidRPr="001A2994" w14:paraId="22F3740F" w14:textId="77777777" w:rsidTr="009418CF">
        <w:trPr>
          <w:trHeight w:val="50"/>
          <w:jc w:val="center"/>
        </w:trPr>
        <w:tc>
          <w:tcPr>
            <w:tcW w:w="1413" w:type="dxa"/>
            <w:shd w:val="clear" w:color="auto" w:fill="FBE4D5" w:themeFill="accent2" w:themeFillTint="33"/>
            <w:vAlign w:val="center"/>
          </w:tcPr>
          <w:p w14:paraId="7412C56D" w14:textId="77777777" w:rsidR="005A1F53" w:rsidRPr="001A2994" w:rsidRDefault="005A1F53" w:rsidP="00B93371">
            <w:pPr>
              <w:pStyle w:val="3GPPText"/>
              <w:spacing w:before="0" w:after="0" w:line="240" w:lineRule="auto"/>
              <w:jc w:val="center"/>
              <w:rPr>
                <w:sz w:val="18"/>
              </w:rPr>
            </w:pPr>
            <w:r>
              <w:rPr>
                <w:sz w:val="18"/>
              </w:rPr>
              <w:t xml:space="preserve">Multi-cell </w:t>
            </w:r>
            <w:r w:rsidRPr="001A2994">
              <w:rPr>
                <w:sz w:val="18"/>
              </w:rPr>
              <w:t>RTT</w:t>
            </w:r>
          </w:p>
        </w:tc>
        <w:tc>
          <w:tcPr>
            <w:tcW w:w="2137" w:type="dxa"/>
            <w:shd w:val="clear" w:color="auto" w:fill="FBE4D5" w:themeFill="accent2" w:themeFillTint="33"/>
            <w:vAlign w:val="center"/>
          </w:tcPr>
          <w:p w14:paraId="0F2CE022" w14:textId="77777777" w:rsidR="005A1F53" w:rsidRPr="001A2994" w:rsidRDefault="005A1F53" w:rsidP="00B93371">
            <w:pPr>
              <w:pStyle w:val="3GPPText"/>
              <w:spacing w:before="0" w:after="0" w:line="240" w:lineRule="auto"/>
              <w:jc w:val="center"/>
              <w:rPr>
                <w:sz w:val="18"/>
              </w:rPr>
            </w:pPr>
            <w:r>
              <w:rPr>
                <w:sz w:val="18"/>
              </w:rPr>
              <w:t xml:space="preserve">Rel.16 </w:t>
            </w:r>
            <w:r w:rsidRPr="001A2994">
              <w:rPr>
                <w:sz w:val="18"/>
              </w:rPr>
              <w:t>DL PRS</w:t>
            </w:r>
          </w:p>
        </w:tc>
        <w:tc>
          <w:tcPr>
            <w:tcW w:w="2137" w:type="dxa"/>
            <w:shd w:val="clear" w:color="auto" w:fill="FBE4D5" w:themeFill="accent2" w:themeFillTint="33"/>
            <w:vAlign w:val="center"/>
          </w:tcPr>
          <w:p w14:paraId="479F43CE" w14:textId="172216C9" w:rsidR="005A1F53" w:rsidRDefault="005A1F53" w:rsidP="00B93371">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r w:rsidR="00544E30">
              <w:rPr>
                <w:sz w:val="18"/>
              </w:rPr>
              <w:t>,</w:t>
            </w:r>
          </w:p>
          <w:p w14:paraId="43F90C4E" w14:textId="77777777" w:rsidR="005A1F53" w:rsidRDefault="005A1F53" w:rsidP="00B93371">
            <w:pPr>
              <w:pStyle w:val="3GPPText"/>
              <w:spacing w:before="0" w:after="0" w:line="240" w:lineRule="auto"/>
              <w:jc w:val="center"/>
              <w:rPr>
                <w:sz w:val="18"/>
              </w:rPr>
            </w:pPr>
            <w:r>
              <w:rPr>
                <w:sz w:val="18"/>
              </w:rPr>
              <w:t>DL PRS-RSRP</w:t>
            </w:r>
          </w:p>
          <w:p w14:paraId="4459D757" w14:textId="77777777" w:rsidR="005A1F53" w:rsidRPr="00877466" w:rsidRDefault="005A1F53" w:rsidP="00B93371">
            <w:pPr>
              <w:pStyle w:val="3GPPText"/>
              <w:spacing w:before="0" w:after="0" w:line="240" w:lineRule="auto"/>
              <w:jc w:val="center"/>
              <w:rPr>
                <w:sz w:val="18"/>
              </w:rPr>
            </w:pPr>
            <w:r w:rsidRPr="00877466">
              <w:rPr>
                <w:sz w:val="18"/>
              </w:rPr>
              <w:t>DL PRS-SINR</w:t>
            </w:r>
          </w:p>
          <w:p w14:paraId="45A6F7A0" w14:textId="77777777" w:rsidR="005A1F53" w:rsidRPr="001A2994" w:rsidRDefault="005A1F53" w:rsidP="00B93371">
            <w:pPr>
              <w:pStyle w:val="3GPPText"/>
              <w:spacing w:before="0" w:after="0" w:line="240" w:lineRule="auto"/>
              <w:jc w:val="center"/>
              <w:rPr>
                <w:sz w:val="18"/>
              </w:rPr>
            </w:pPr>
            <w:r w:rsidRPr="00877466">
              <w:rPr>
                <w:sz w:val="18"/>
              </w:rPr>
              <w:t>DL PRS RSTD</w:t>
            </w:r>
            <w:r w:rsidRPr="00877466">
              <w:rPr>
                <w:sz w:val="18"/>
                <w:vertAlign w:val="superscript"/>
              </w:rPr>
              <w:t>1)</w:t>
            </w:r>
          </w:p>
        </w:tc>
        <w:tc>
          <w:tcPr>
            <w:tcW w:w="2137" w:type="dxa"/>
            <w:shd w:val="clear" w:color="auto" w:fill="FBE4D5" w:themeFill="accent2" w:themeFillTint="33"/>
            <w:vAlign w:val="center"/>
          </w:tcPr>
          <w:p w14:paraId="317698DB" w14:textId="77777777" w:rsidR="005A1F53" w:rsidRPr="001A2994" w:rsidRDefault="005A1F53" w:rsidP="00B93371">
            <w:pPr>
              <w:pStyle w:val="3GPPText"/>
              <w:spacing w:before="0" w:after="0" w:line="240" w:lineRule="auto"/>
              <w:jc w:val="center"/>
              <w:rPr>
                <w:sz w:val="18"/>
              </w:rPr>
            </w:pPr>
            <w:r>
              <w:rPr>
                <w:sz w:val="18"/>
              </w:rPr>
              <w:t xml:space="preserve">Rel.16 </w:t>
            </w:r>
            <w:r w:rsidRPr="001A2994">
              <w:rPr>
                <w:sz w:val="18"/>
              </w:rPr>
              <w:t>UL</w:t>
            </w:r>
            <w:r>
              <w:rPr>
                <w:sz w:val="18"/>
              </w:rPr>
              <w:t xml:space="preserve"> </w:t>
            </w:r>
            <w:r w:rsidRPr="001A2994">
              <w:rPr>
                <w:sz w:val="18"/>
              </w:rPr>
              <w:t>SRS</w:t>
            </w:r>
          </w:p>
        </w:tc>
        <w:tc>
          <w:tcPr>
            <w:tcW w:w="2138" w:type="dxa"/>
            <w:shd w:val="clear" w:color="auto" w:fill="FBE4D5" w:themeFill="accent2" w:themeFillTint="33"/>
            <w:vAlign w:val="center"/>
          </w:tcPr>
          <w:p w14:paraId="2DD2DA55" w14:textId="77777777" w:rsidR="005A1F53" w:rsidRDefault="005A1F53" w:rsidP="00B93371">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0D0EC161" w14:textId="77777777" w:rsidR="005A1F53" w:rsidRDefault="005A1F53" w:rsidP="00B93371">
            <w:pPr>
              <w:pStyle w:val="3GPPText"/>
              <w:spacing w:before="0" w:after="0" w:line="240" w:lineRule="auto"/>
              <w:jc w:val="center"/>
              <w:rPr>
                <w:sz w:val="18"/>
              </w:rPr>
            </w:pPr>
            <w:r>
              <w:rPr>
                <w:sz w:val="18"/>
              </w:rPr>
              <w:t>UL SRS-RSRP</w:t>
            </w:r>
          </w:p>
          <w:p w14:paraId="0A1D5931" w14:textId="77777777" w:rsidR="005A1F53" w:rsidRPr="001A2994" w:rsidRDefault="005A1F53" w:rsidP="00B93371">
            <w:pPr>
              <w:pStyle w:val="3GPPText"/>
              <w:spacing w:before="0" w:after="0" w:line="240" w:lineRule="auto"/>
              <w:jc w:val="center"/>
              <w:rPr>
                <w:sz w:val="18"/>
              </w:rPr>
            </w:pPr>
            <w:r>
              <w:rPr>
                <w:sz w:val="18"/>
              </w:rPr>
              <w:t>UL SRS-SINR</w:t>
            </w:r>
          </w:p>
        </w:tc>
      </w:tr>
      <w:tr w:rsidR="005A1F53" w:rsidRPr="001A2994" w14:paraId="63E9209B" w14:textId="77777777" w:rsidTr="009418CF">
        <w:trPr>
          <w:trHeight w:val="479"/>
          <w:jc w:val="center"/>
        </w:trPr>
        <w:tc>
          <w:tcPr>
            <w:tcW w:w="1413" w:type="dxa"/>
            <w:shd w:val="clear" w:color="auto" w:fill="FBE4D5" w:themeFill="accent2" w:themeFillTint="33"/>
            <w:vAlign w:val="center"/>
          </w:tcPr>
          <w:p w14:paraId="70B83352" w14:textId="77777777" w:rsidR="005A1F53" w:rsidRPr="001A2994" w:rsidRDefault="005A1F53" w:rsidP="00B93371">
            <w:pPr>
              <w:pStyle w:val="3GPPText"/>
              <w:spacing w:before="0" w:after="0" w:line="240" w:lineRule="auto"/>
              <w:jc w:val="center"/>
              <w:rPr>
                <w:sz w:val="18"/>
              </w:rPr>
            </w:pPr>
            <w:r w:rsidRPr="001A2994">
              <w:rPr>
                <w:sz w:val="18"/>
              </w:rPr>
              <w:t>E-CID</w:t>
            </w:r>
          </w:p>
        </w:tc>
        <w:tc>
          <w:tcPr>
            <w:tcW w:w="2137" w:type="dxa"/>
            <w:shd w:val="clear" w:color="auto" w:fill="FBE4D5" w:themeFill="accent2" w:themeFillTint="33"/>
            <w:vAlign w:val="center"/>
          </w:tcPr>
          <w:p w14:paraId="6595C2C1" w14:textId="77777777" w:rsidR="005A1F53" w:rsidRDefault="005A1F53" w:rsidP="00B93371">
            <w:pPr>
              <w:pStyle w:val="3GPPText"/>
              <w:spacing w:before="0" w:after="0" w:line="240" w:lineRule="auto"/>
              <w:jc w:val="center"/>
              <w:rPr>
                <w:sz w:val="18"/>
              </w:rPr>
            </w:pPr>
            <w:r>
              <w:rPr>
                <w:sz w:val="18"/>
              </w:rPr>
              <w:t xml:space="preserve">Rel.15 </w:t>
            </w:r>
            <w:r w:rsidRPr="001A2994">
              <w:rPr>
                <w:sz w:val="18"/>
              </w:rPr>
              <w:t>SSB</w:t>
            </w:r>
          </w:p>
          <w:p w14:paraId="3D5D4A98" w14:textId="77777777" w:rsidR="005A1F53" w:rsidRPr="001A2994" w:rsidRDefault="005A1F53" w:rsidP="00B93371">
            <w:pPr>
              <w:pStyle w:val="3GPPText"/>
              <w:spacing w:before="0" w:after="0" w:line="240" w:lineRule="auto"/>
              <w:jc w:val="center"/>
              <w:rPr>
                <w:sz w:val="18"/>
              </w:rPr>
            </w:pPr>
            <w:r>
              <w:rPr>
                <w:sz w:val="18"/>
              </w:rPr>
              <w:t xml:space="preserve">Rel.15 </w:t>
            </w:r>
            <w:r w:rsidRPr="001A2994">
              <w:rPr>
                <w:sz w:val="18"/>
              </w:rPr>
              <w:t>CSI-RS</w:t>
            </w:r>
            <w:r>
              <w:rPr>
                <w:sz w:val="18"/>
              </w:rPr>
              <w:t xml:space="preserve"> for BM</w:t>
            </w:r>
          </w:p>
        </w:tc>
        <w:tc>
          <w:tcPr>
            <w:tcW w:w="2137" w:type="dxa"/>
            <w:shd w:val="clear" w:color="auto" w:fill="FBE4D5" w:themeFill="accent2" w:themeFillTint="33"/>
            <w:vAlign w:val="center"/>
          </w:tcPr>
          <w:p w14:paraId="3F0372F3" w14:textId="77777777" w:rsidR="005A1F53" w:rsidRDefault="005A1F53" w:rsidP="00B93371">
            <w:pPr>
              <w:pStyle w:val="3GPPText"/>
              <w:spacing w:before="0" w:after="0" w:line="240" w:lineRule="auto"/>
              <w:jc w:val="center"/>
              <w:rPr>
                <w:sz w:val="18"/>
              </w:rPr>
            </w:pPr>
            <w:r>
              <w:rPr>
                <w:sz w:val="18"/>
              </w:rPr>
              <w:t>SS-RSRP</w:t>
            </w:r>
          </w:p>
          <w:p w14:paraId="025DA3EE" w14:textId="77777777" w:rsidR="005A1F53" w:rsidRDefault="005A1F53" w:rsidP="00B93371">
            <w:pPr>
              <w:pStyle w:val="3GPPText"/>
              <w:spacing w:before="0" w:after="0" w:line="240" w:lineRule="auto"/>
              <w:jc w:val="center"/>
              <w:rPr>
                <w:sz w:val="18"/>
              </w:rPr>
            </w:pPr>
            <w:r>
              <w:rPr>
                <w:sz w:val="18"/>
              </w:rPr>
              <w:t>SS-SINR</w:t>
            </w:r>
          </w:p>
          <w:p w14:paraId="5D669828" w14:textId="77777777" w:rsidR="005A1F53" w:rsidRPr="001A2994" w:rsidRDefault="005A1F53" w:rsidP="00B93371">
            <w:pPr>
              <w:pStyle w:val="3GPPText"/>
              <w:spacing w:before="0" w:after="0" w:line="240" w:lineRule="auto"/>
              <w:jc w:val="center"/>
              <w:rPr>
                <w:sz w:val="18"/>
              </w:rPr>
            </w:pPr>
            <w:r w:rsidRPr="006025BB">
              <w:rPr>
                <w:sz w:val="18"/>
              </w:rPr>
              <w:t>R</w:t>
            </w:r>
            <w:r>
              <w:rPr>
                <w:sz w:val="18"/>
              </w:rPr>
              <w:t>x</w:t>
            </w:r>
            <w:r w:rsidRPr="006025BB">
              <w:rPr>
                <w:sz w:val="18"/>
              </w:rPr>
              <w:t>–T</w:t>
            </w:r>
            <w:r>
              <w:rPr>
                <w:sz w:val="18"/>
              </w:rPr>
              <w:t>x</w:t>
            </w:r>
            <w:r w:rsidRPr="006025BB">
              <w:rPr>
                <w:sz w:val="18"/>
              </w:rPr>
              <w:t xml:space="preserve"> time difference</w:t>
            </w:r>
          </w:p>
        </w:tc>
        <w:tc>
          <w:tcPr>
            <w:tcW w:w="2137" w:type="dxa"/>
            <w:shd w:val="clear" w:color="auto" w:fill="FBE4D5" w:themeFill="accent2" w:themeFillTint="33"/>
            <w:vAlign w:val="center"/>
          </w:tcPr>
          <w:p w14:paraId="43E8274D" w14:textId="77777777" w:rsidR="005A1F53" w:rsidRDefault="005A1F53" w:rsidP="00B93371">
            <w:pPr>
              <w:pStyle w:val="3GPPText"/>
              <w:spacing w:before="0" w:after="0" w:line="240" w:lineRule="auto"/>
              <w:jc w:val="center"/>
              <w:rPr>
                <w:sz w:val="18"/>
              </w:rPr>
            </w:pPr>
            <w:r>
              <w:rPr>
                <w:sz w:val="18"/>
              </w:rPr>
              <w:t xml:space="preserve">Rel.15 </w:t>
            </w:r>
            <w:r w:rsidRPr="001A2994">
              <w:rPr>
                <w:sz w:val="18"/>
              </w:rPr>
              <w:t>PRACH</w:t>
            </w:r>
          </w:p>
          <w:p w14:paraId="3C388D9D" w14:textId="77777777" w:rsidR="005A1F53" w:rsidRPr="001A2994" w:rsidRDefault="005A1F53" w:rsidP="00B93371">
            <w:pPr>
              <w:pStyle w:val="3GPPText"/>
              <w:spacing w:before="0" w:after="0" w:line="240" w:lineRule="auto"/>
              <w:jc w:val="center"/>
              <w:rPr>
                <w:sz w:val="18"/>
              </w:rPr>
            </w:pPr>
            <w:r>
              <w:rPr>
                <w:sz w:val="18"/>
              </w:rPr>
              <w:t>Rel.15</w:t>
            </w:r>
            <w:r w:rsidRPr="001A2994">
              <w:rPr>
                <w:sz w:val="18"/>
              </w:rPr>
              <w:t xml:space="preserve"> UL SRS</w:t>
            </w:r>
          </w:p>
        </w:tc>
        <w:tc>
          <w:tcPr>
            <w:tcW w:w="2138" w:type="dxa"/>
            <w:shd w:val="clear" w:color="auto" w:fill="FBE4D5" w:themeFill="accent2" w:themeFillTint="33"/>
            <w:vAlign w:val="center"/>
          </w:tcPr>
          <w:p w14:paraId="609D954D" w14:textId="77777777" w:rsidR="005A1F53" w:rsidRDefault="005A1F53" w:rsidP="00B93371">
            <w:pPr>
              <w:pStyle w:val="3GPPText"/>
              <w:spacing w:before="0" w:after="0" w:line="240" w:lineRule="auto"/>
              <w:jc w:val="center"/>
              <w:rPr>
                <w:sz w:val="18"/>
              </w:rPr>
            </w:pPr>
            <w:r w:rsidRPr="001A2994">
              <w:rPr>
                <w:sz w:val="18"/>
              </w:rPr>
              <w:t>R</w:t>
            </w:r>
            <w:r>
              <w:rPr>
                <w:sz w:val="18"/>
              </w:rPr>
              <w:t>x</w:t>
            </w:r>
            <w:r w:rsidRPr="001A2994">
              <w:rPr>
                <w:sz w:val="18"/>
              </w:rPr>
              <w:t>-T</w:t>
            </w:r>
            <w:r>
              <w:rPr>
                <w:sz w:val="18"/>
              </w:rPr>
              <w:t>x</w:t>
            </w:r>
            <w:r w:rsidRPr="001A2994">
              <w:rPr>
                <w:sz w:val="18"/>
              </w:rPr>
              <w:t xml:space="preserve"> </w:t>
            </w:r>
            <w:r>
              <w:rPr>
                <w:sz w:val="18"/>
              </w:rPr>
              <w:t>t</w:t>
            </w:r>
            <w:r w:rsidRPr="001A2994">
              <w:rPr>
                <w:sz w:val="18"/>
              </w:rPr>
              <w:t>ime difference</w:t>
            </w:r>
          </w:p>
          <w:p w14:paraId="18759FF0" w14:textId="77777777" w:rsidR="005A1F53" w:rsidRDefault="005A1F53" w:rsidP="00B93371">
            <w:pPr>
              <w:pStyle w:val="3GPPText"/>
              <w:spacing w:before="0" w:after="0" w:line="240" w:lineRule="auto"/>
              <w:jc w:val="center"/>
              <w:rPr>
                <w:sz w:val="18"/>
              </w:rPr>
            </w:pPr>
            <w:r>
              <w:rPr>
                <w:sz w:val="18"/>
              </w:rPr>
              <w:t>PRACH/SRS – AoA</w:t>
            </w:r>
          </w:p>
          <w:p w14:paraId="7385826A" w14:textId="77777777" w:rsidR="005A1F53" w:rsidRPr="001A2994" w:rsidRDefault="005A1F53" w:rsidP="00B93371">
            <w:pPr>
              <w:pStyle w:val="3GPPText"/>
              <w:spacing w:before="0" w:after="0" w:line="240" w:lineRule="auto"/>
              <w:jc w:val="center"/>
              <w:rPr>
                <w:sz w:val="18"/>
              </w:rPr>
            </w:pPr>
            <w:r>
              <w:rPr>
                <w:sz w:val="18"/>
              </w:rPr>
              <w:t>SRS-RSRP, SRS-SINR</w:t>
            </w:r>
          </w:p>
        </w:tc>
      </w:tr>
    </w:tbl>
    <w:p w14:paraId="0194BD25" w14:textId="77777777" w:rsidR="005A1F53" w:rsidRDefault="005A1F53" w:rsidP="005A1F53">
      <w:pPr>
        <w:pStyle w:val="3GPPText"/>
        <w:rPr>
          <w:sz w:val="20"/>
        </w:rPr>
      </w:pPr>
      <w:r w:rsidRPr="008A3EF8">
        <w:rPr>
          <w:sz w:val="20"/>
          <w:vertAlign w:val="superscript"/>
        </w:rPr>
        <w:t xml:space="preserve">1) </w:t>
      </w:r>
      <w:r w:rsidRPr="008A3EF8">
        <w:rPr>
          <w:sz w:val="20"/>
        </w:rPr>
        <w:t>DL PRS RSTD measurement can be used for calculation of RTT with neighboring cells in case of accurate network synchronization</w:t>
      </w:r>
    </w:p>
    <w:p w14:paraId="763DEE43" w14:textId="78220288" w:rsidR="00670BD0" w:rsidRDefault="00670BD0" w:rsidP="00670BD0">
      <w:pPr>
        <w:pStyle w:val="3GPPText"/>
      </w:pPr>
      <w:r>
        <w:t xml:space="preserve">Analyzing </w:t>
      </w:r>
      <w:r>
        <w:fldChar w:fldCharType="begin"/>
      </w:r>
      <w:r>
        <w:instrText xml:space="preserve"> REF _Ref6576762 \h </w:instrText>
      </w:r>
      <w:r>
        <w:fldChar w:fldCharType="separate"/>
      </w:r>
      <w:r>
        <w:t xml:space="preserve">Table </w:t>
      </w:r>
      <w:r>
        <w:rPr>
          <w:noProof/>
        </w:rPr>
        <w:t>2</w:t>
      </w:r>
      <w:r>
        <w:fldChar w:fldCharType="end"/>
      </w:r>
      <w:r>
        <w:t>, it can be seen that DL-TDOA is a superset of DL-AoD in terms of measurements and reference signals and therefore these techniques can be combined under common NR DL Positioning framework. In addition UL-TDOA and UL-AoA, require common reference signaling and therefore can be also combined under common NR UL Positioning framework.</w:t>
      </w:r>
    </w:p>
    <w:p w14:paraId="714CEC32" w14:textId="4F9670C8" w:rsidR="00670BD0" w:rsidRDefault="00670BD0" w:rsidP="00670BD0">
      <w:pPr>
        <w:pStyle w:val="3GPPText"/>
        <w:numPr>
          <w:ilvl w:val="0"/>
          <w:numId w:val="16"/>
        </w:numPr>
        <w:ind w:left="0"/>
      </w:pPr>
    </w:p>
    <w:p w14:paraId="195FB09B" w14:textId="23A65DCE" w:rsidR="00670BD0" w:rsidRPr="00DE54A5" w:rsidRDefault="00DE54A5" w:rsidP="00670BD0">
      <w:pPr>
        <w:pStyle w:val="3GPPText"/>
        <w:numPr>
          <w:ilvl w:val="1"/>
          <w:numId w:val="16"/>
        </w:numPr>
        <w:rPr>
          <w:b/>
        </w:rPr>
      </w:pPr>
      <w:r w:rsidRPr="00DE54A5">
        <w:rPr>
          <w:b/>
        </w:rPr>
        <w:t>DL-TDOA and DL-AoD can be combined under common NR DL Positioning framework</w:t>
      </w:r>
    </w:p>
    <w:p w14:paraId="0601E05D" w14:textId="6B0EB9B7" w:rsidR="00DE54A5" w:rsidRPr="00670BD0" w:rsidRDefault="00DE54A5" w:rsidP="00670BD0">
      <w:pPr>
        <w:pStyle w:val="3GPPText"/>
        <w:numPr>
          <w:ilvl w:val="1"/>
          <w:numId w:val="16"/>
        </w:numPr>
      </w:pPr>
      <w:r w:rsidRPr="00DE54A5">
        <w:rPr>
          <w:b/>
        </w:rPr>
        <w:t>UL-TDOA and UL-AoA can be combined under common NR UL Positioning framework</w:t>
      </w:r>
    </w:p>
    <w:p w14:paraId="38A41910" w14:textId="1C4FFA93" w:rsidR="00702009" w:rsidRDefault="00A81AB2" w:rsidP="00702009">
      <w:pPr>
        <w:pStyle w:val="3GPPH1"/>
        <w:tabs>
          <w:tab w:val="clear" w:pos="432"/>
          <w:tab w:val="num" w:pos="426"/>
        </w:tabs>
      </w:pPr>
      <w:r>
        <w:lastRenderedPageBreak/>
        <w:t>UE Measurements for NR Positioning</w:t>
      </w:r>
    </w:p>
    <w:p w14:paraId="1CA651C0" w14:textId="60BDB273" w:rsidR="00DA3389" w:rsidRDefault="00DA3389" w:rsidP="00DA3389">
      <w:pPr>
        <w:pStyle w:val="Heading2"/>
        <w:tabs>
          <w:tab w:val="clear" w:pos="5255"/>
          <w:tab w:val="num" w:pos="300"/>
        </w:tabs>
        <w:ind w:left="284" w:hanging="284"/>
      </w:pPr>
      <w:r>
        <w:t>DL PRS Measurements for NR DL Timing Based Positioning</w:t>
      </w:r>
    </w:p>
    <w:p w14:paraId="5CA3C105" w14:textId="77777777" w:rsidR="00DA3389" w:rsidRDefault="00DA3389" w:rsidP="00DA3389">
      <w:pPr>
        <w:pStyle w:val="3GPPText"/>
      </w:pPr>
      <w:r>
        <w:t>The following measurements were agreed by RAN1 WG for NR Positioning during the study item phase:</w:t>
      </w:r>
    </w:p>
    <w:p w14:paraId="1130C412" w14:textId="24F12A3C" w:rsidR="00DA3389" w:rsidRPr="00596D6A" w:rsidRDefault="00DA3389" w:rsidP="00DA3389">
      <w:pPr>
        <w:pStyle w:val="3GPPAgreements"/>
      </w:pPr>
      <w:r w:rsidRPr="00596D6A">
        <w:t>DL RSTD (reference signa</w:t>
      </w:r>
      <w:r w:rsidR="009418CF">
        <w:t>l time difference) measurements</w:t>
      </w:r>
    </w:p>
    <w:p w14:paraId="16DEA58E" w14:textId="1A0BB78E" w:rsidR="00DA3389" w:rsidRPr="00596D6A" w:rsidRDefault="00DA3389" w:rsidP="00DA3389">
      <w:pPr>
        <w:pStyle w:val="3GPPAgreements"/>
      </w:pPr>
      <w:r w:rsidRPr="00596D6A">
        <w:t>DL RSRP (reference signal received</w:t>
      </w:r>
      <w:r w:rsidR="009418CF">
        <w:t xml:space="preserve"> power) measurements</w:t>
      </w:r>
    </w:p>
    <w:p w14:paraId="76820935" w14:textId="77777777" w:rsidR="00DA3389" w:rsidRPr="00596D6A" w:rsidRDefault="00DA3389" w:rsidP="00DA3389">
      <w:pPr>
        <w:pStyle w:val="3GPPAgreements"/>
      </w:pPr>
      <w:r w:rsidRPr="00596D6A">
        <w:t>UE RX-TX time difference measurements</w:t>
      </w:r>
    </w:p>
    <w:p w14:paraId="6062F460" w14:textId="1E336038" w:rsidR="00EC0F99" w:rsidRDefault="00EC0F99" w:rsidP="00596D6A">
      <w:pPr>
        <w:pStyle w:val="3GPPText"/>
      </w:pPr>
      <w:r>
        <w:t xml:space="preserve">In addition, the following agreements were made with respect to </w:t>
      </w:r>
      <w:r w:rsidR="00194D46">
        <w:t>DL PRS measurements</w:t>
      </w:r>
    </w:p>
    <w:tbl>
      <w:tblPr>
        <w:tblStyle w:val="TableGrid"/>
        <w:tblW w:w="0" w:type="auto"/>
        <w:tblLook w:val="04A0" w:firstRow="1" w:lastRow="0" w:firstColumn="1" w:lastColumn="0" w:noHBand="0" w:noVBand="1"/>
      </w:tblPr>
      <w:tblGrid>
        <w:gridCol w:w="9962"/>
      </w:tblGrid>
      <w:tr w:rsidR="00783B5F" w:rsidRPr="00194D46" w14:paraId="0B5654F7" w14:textId="77777777" w:rsidTr="00B93371">
        <w:tc>
          <w:tcPr>
            <w:tcW w:w="9962" w:type="dxa"/>
          </w:tcPr>
          <w:p w14:paraId="059BBF6B" w14:textId="77777777" w:rsidR="00783B5F" w:rsidRPr="00194D46" w:rsidRDefault="00783B5F" w:rsidP="00B93371">
            <w:pPr>
              <w:rPr>
                <w:b/>
                <w:u w:val="single"/>
              </w:rPr>
            </w:pPr>
            <w:r w:rsidRPr="00194D46">
              <w:rPr>
                <w:b/>
                <w:u w:val="single"/>
              </w:rPr>
              <w:t>Agreements at RAN1#96bis</w:t>
            </w:r>
          </w:p>
          <w:p w14:paraId="430B1289" w14:textId="38434BCF" w:rsidR="00783B5F" w:rsidRPr="00194D46" w:rsidRDefault="00783B5F" w:rsidP="00B93371">
            <w:pPr>
              <w:pStyle w:val="3GPPAgreements"/>
              <w:rPr>
                <w:sz w:val="20"/>
              </w:rPr>
            </w:pPr>
            <w:r w:rsidRPr="00194D46">
              <w:rPr>
                <w:sz w:val="20"/>
              </w:rPr>
              <w:t>Intra-frequency and inter-frequency DL RSTD measurements (currently supported to be based at least on DL PRS) are supported in RRC_CONNECTED mode</w:t>
            </w:r>
          </w:p>
          <w:p w14:paraId="24DCA566" w14:textId="412DFBB8" w:rsidR="00783B5F" w:rsidRPr="00194D46" w:rsidRDefault="00783B5F" w:rsidP="00B93371">
            <w:pPr>
              <w:pStyle w:val="3GPPAgreements"/>
              <w:rPr>
                <w:sz w:val="20"/>
              </w:rPr>
            </w:pPr>
            <w:r w:rsidRPr="00194D46">
              <w:rPr>
                <w:sz w:val="20"/>
              </w:rPr>
              <w:t>The network can indicate one or more of the following for the UE to use to determine a reference (reference time based on the DL PRS Resource I</w:t>
            </w:r>
            <w:r w:rsidR="004526D6">
              <w:rPr>
                <w:sz w:val="20"/>
              </w:rPr>
              <w:t>D(s)) for DL RSTD measurements.</w:t>
            </w:r>
          </w:p>
          <w:p w14:paraId="3FC20D86" w14:textId="77777777" w:rsidR="00783B5F" w:rsidRPr="00194D46" w:rsidRDefault="00783B5F" w:rsidP="00B93371">
            <w:pPr>
              <w:pStyle w:val="3GPPAgreements"/>
              <w:numPr>
                <w:ilvl w:val="1"/>
                <w:numId w:val="8"/>
              </w:numPr>
              <w:rPr>
                <w:sz w:val="20"/>
              </w:rPr>
            </w:pPr>
            <w:r w:rsidRPr="00194D46">
              <w:rPr>
                <w:sz w:val="20"/>
              </w:rPr>
              <w:t xml:space="preserve">A DL PRS Resource ID </w:t>
            </w:r>
          </w:p>
          <w:p w14:paraId="128DB4DC" w14:textId="5BD9F265" w:rsidR="00783B5F" w:rsidRPr="00194D46" w:rsidRDefault="00783B5F" w:rsidP="00B93371">
            <w:pPr>
              <w:pStyle w:val="3GPPAgreements"/>
              <w:numPr>
                <w:ilvl w:val="1"/>
                <w:numId w:val="8"/>
              </w:numPr>
              <w:rPr>
                <w:sz w:val="20"/>
              </w:rPr>
            </w:pPr>
            <w:r w:rsidRPr="00194D46">
              <w:rPr>
                <w:sz w:val="20"/>
              </w:rPr>
              <w:t xml:space="preserve">A subset of DL PRS Resource IDs from a single DL PRS Resource </w:t>
            </w:r>
            <w:r w:rsidR="00194D46">
              <w:rPr>
                <w:sz w:val="20"/>
              </w:rPr>
              <w:t>S</w:t>
            </w:r>
            <w:r w:rsidRPr="00194D46">
              <w:rPr>
                <w:sz w:val="20"/>
              </w:rPr>
              <w:t>et</w:t>
            </w:r>
          </w:p>
          <w:p w14:paraId="616013F7" w14:textId="2F68A1FC" w:rsidR="00783B5F" w:rsidRPr="00194D46" w:rsidRDefault="00783B5F" w:rsidP="00B93371">
            <w:pPr>
              <w:pStyle w:val="3GPPAgreements"/>
              <w:numPr>
                <w:ilvl w:val="1"/>
                <w:numId w:val="8"/>
              </w:numPr>
              <w:rPr>
                <w:sz w:val="20"/>
              </w:rPr>
            </w:pPr>
            <w:r w:rsidRPr="00194D46">
              <w:rPr>
                <w:sz w:val="20"/>
              </w:rPr>
              <w:t xml:space="preserve">A DL PRS Resource </w:t>
            </w:r>
            <w:r w:rsidR="00194D46">
              <w:rPr>
                <w:sz w:val="20"/>
              </w:rPr>
              <w:t>S</w:t>
            </w:r>
            <w:r w:rsidRPr="00194D46">
              <w:rPr>
                <w:sz w:val="20"/>
              </w:rPr>
              <w:t>et</w:t>
            </w:r>
          </w:p>
          <w:p w14:paraId="77802D4A" w14:textId="7F00340B" w:rsidR="00783B5F" w:rsidRPr="00194D46" w:rsidRDefault="00783B5F" w:rsidP="00194D46">
            <w:pPr>
              <w:pStyle w:val="3GPPAgreements"/>
              <w:rPr>
                <w:sz w:val="20"/>
              </w:rPr>
            </w:pPr>
            <w:r w:rsidRPr="00194D46">
              <w:rPr>
                <w:sz w:val="20"/>
              </w:rPr>
              <w:t xml:space="preserve">The UE may use different DL PRS Resource ID(s) (with the condition that the multiple DL PRS Resource IDs belong to a single DL PRS Resource </w:t>
            </w:r>
            <w:r w:rsidR="00194D46">
              <w:rPr>
                <w:sz w:val="20"/>
              </w:rPr>
              <w:t>S</w:t>
            </w:r>
            <w:r w:rsidRPr="00194D46">
              <w:rPr>
                <w:sz w:val="20"/>
              </w:rPr>
              <w:t xml:space="preserve">et) or a different DL PRS Resource </w:t>
            </w:r>
            <w:r w:rsidR="00194D46">
              <w:rPr>
                <w:sz w:val="20"/>
              </w:rPr>
              <w:t>S</w:t>
            </w:r>
            <w:r w:rsidRPr="00194D46">
              <w:rPr>
                <w:sz w:val="20"/>
              </w:rPr>
              <w:t xml:space="preserve">et for determining the reference for the RSTD measurement, and if it chooses to do so, it should report the DL PRS Resource ID(s) and/or the information on the DL PRS Resource </w:t>
            </w:r>
            <w:r w:rsidR="00194D46">
              <w:rPr>
                <w:sz w:val="20"/>
              </w:rPr>
              <w:t>S</w:t>
            </w:r>
            <w:r w:rsidRPr="00194D46">
              <w:rPr>
                <w:sz w:val="20"/>
              </w:rPr>
              <w:t>et used to determine the reference</w:t>
            </w:r>
          </w:p>
        </w:tc>
      </w:tr>
    </w:tbl>
    <w:p w14:paraId="0C9013A4" w14:textId="77777777" w:rsidR="0061132C" w:rsidRDefault="0061132C" w:rsidP="005227A4">
      <w:pPr>
        <w:pStyle w:val="3GPPText"/>
      </w:pPr>
    </w:p>
    <w:p w14:paraId="02339BAB" w14:textId="32E5D90C" w:rsidR="00004A82" w:rsidRDefault="00004A82" w:rsidP="00E22EC5">
      <w:pPr>
        <w:pStyle w:val="3GPPH3"/>
        <w:ind w:left="0"/>
      </w:pPr>
      <w:r>
        <w:t xml:space="preserve">DL </w:t>
      </w:r>
      <w:r w:rsidR="003F3F0D">
        <w:t>PRS-</w:t>
      </w:r>
      <w:r>
        <w:t>RSTD</w:t>
      </w:r>
    </w:p>
    <w:p w14:paraId="7500C9E5" w14:textId="1A3B15B3" w:rsidR="00004A82" w:rsidRDefault="00004A82" w:rsidP="00004A82">
      <w:pPr>
        <w:pStyle w:val="3GPPText"/>
      </w:pPr>
      <w:r>
        <w:t xml:space="preserve">For </w:t>
      </w:r>
      <w:r w:rsidR="00E22EC5">
        <w:t>DL PRS-</w:t>
      </w:r>
      <w:r>
        <w:t>RSTD measurements, a UE need to estimate timin</w:t>
      </w:r>
      <w:r w:rsidR="00E22EC5">
        <w:t xml:space="preserve">g </w:t>
      </w:r>
      <w:r w:rsidR="00544E30">
        <w:t xml:space="preserve">reference </w:t>
      </w:r>
      <w:r w:rsidR="005B2A2A">
        <w:t xml:space="preserve">based on reference DL PRS Resource(s) </w:t>
      </w:r>
      <w:r w:rsidR="00544E30">
        <w:t>and</w:t>
      </w:r>
      <w:r w:rsidR="005B2A2A">
        <w:t xml:space="preserve"> the </w:t>
      </w:r>
      <w:r w:rsidR="00544E30">
        <w:t xml:space="preserve">timing </w:t>
      </w:r>
      <w:r w:rsidR="00E22EC5">
        <w:t>of the first arrival path for</w:t>
      </w:r>
      <w:r>
        <w:t xml:space="preserve"> t</w:t>
      </w:r>
      <w:r w:rsidR="00544E30">
        <w:t xml:space="preserve">arget </w:t>
      </w:r>
      <w:r>
        <w:t>DL PRS Resource</w:t>
      </w:r>
      <w:r w:rsidR="00544E30">
        <w:t>(</w:t>
      </w:r>
      <w:r>
        <w:t>s</w:t>
      </w:r>
      <w:r w:rsidR="00544E30">
        <w:t>)</w:t>
      </w:r>
      <w:r>
        <w:t xml:space="preserve"> </w:t>
      </w:r>
      <w:r w:rsidR="000E2985">
        <w:t xml:space="preserve">and subtract timing reference from the timing of target </w:t>
      </w:r>
      <w:r w:rsidR="002E2C7F">
        <w:t xml:space="preserve">DL PRS </w:t>
      </w:r>
      <w:r w:rsidR="000E2985">
        <w:t>resource</w:t>
      </w:r>
      <w:r w:rsidR="00E22EC5">
        <w:t>.</w:t>
      </w:r>
      <w:r w:rsidR="004D0D8E">
        <w:t xml:space="preserve"> In order to come up with a definition for DL-PRS-RSTD measurements the more discussion is needed on estimation of the timing for DL PRS Resources or DL PRS Resource Sets.</w:t>
      </w:r>
    </w:p>
    <w:p w14:paraId="11CEEA8C" w14:textId="77777777" w:rsidR="00C12929" w:rsidRDefault="00C12929" w:rsidP="00004A82">
      <w:pPr>
        <w:pStyle w:val="3GPPText"/>
      </w:pPr>
    </w:p>
    <w:p w14:paraId="3DBA8D54" w14:textId="54A40114" w:rsidR="002E2C7F" w:rsidRDefault="002E2C7F" w:rsidP="00E57E71">
      <w:pPr>
        <w:pStyle w:val="3GPPText"/>
        <w:numPr>
          <w:ilvl w:val="0"/>
          <w:numId w:val="17"/>
        </w:numPr>
        <w:ind w:left="0"/>
        <w:rPr>
          <w:lang w:val="en-GB"/>
        </w:rPr>
      </w:pPr>
    </w:p>
    <w:p w14:paraId="5D191FF9" w14:textId="23626BD1" w:rsidR="004D0D8E" w:rsidRPr="00C12929" w:rsidRDefault="004D0D8E" w:rsidP="00E57E71">
      <w:pPr>
        <w:pStyle w:val="3GPPText"/>
        <w:numPr>
          <w:ilvl w:val="1"/>
          <w:numId w:val="17"/>
        </w:numPr>
        <w:rPr>
          <w:b/>
          <w:lang w:val="en-GB"/>
        </w:rPr>
      </w:pPr>
      <w:r w:rsidRPr="00C12929">
        <w:rPr>
          <w:b/>
          <w:lang w:val="en-GB"/>
        </w:rPr>
        <w:t>DL PRS RSTD definition requires additional discussion on timing measurement across DL PRS Resources</w:t>
      </w:r>
      <w:r w:rsidR="00C12929" w:rsidRPr="00C12929">
        <w:rPr>
          <w:b/>
          <w:lang w:val="en-GB"/>
        </w:rPr>
        <w:t xml:space="preserve"> within DL PRS Resource Set</w:t>
      </w:r>
    </w:p>
    <w:p w14:paraId="6B6D5B89" w14:textId="77777777" w:rsidR="00312419" w:rsidRPr="00004A82" w:rsidRDefault="00312419" w:rsidP="00004A82">
      <w:pPr>
        <w:pStyle w:val="3GPPText"/>
        <w:rPr>
          <w:lang w:val="en-GB"/>
        </w:rPr>
      </w:pPr>
    </w:p>
    <w:p w14:paraId="3A4E4CA7" w14:textId="263C38CD" w:rsidR="00004A82" w:rsidRDefault="00004A82" w:rsidP="00E22EC5">
      <w:pPr>
        <w:pStyle w:val="3GPPH3"/>
        <w:ind w:left="0"/>
      </w:pPr>
      <w:r>
        <w:t xml:space="preserve">DL </w:t>
      </w:r>
      <w:r w:rsidR="003F3F0D">
        <w:t>PRS-</w:t>
      </w:r>
      <w:r>
        <w:t>RSRP</w:t>
      </w:r>
    </w:p>
    <w:p w14:paraId="07B8651D" w14:textId="3026E34A" w:rsidR="00312419" w:rsidRDefault="00004A82" w:rsidP="00004A82">
      <w:pPr>
        <w:pStyle w:val="3GPPText"/>
        <w:rPr>
          <w:lang w:val="en-GB"/>
        </w:rPr>
      </w:pPr>
      <w:r w:rsidRPr="00C12929">
        <w:t xml:space="preserve">For DL </w:t>
      </w:r>
      <w:r w:rsidR="000E2985" w:rsidRPr="00C12929">
        <w:t>PRS-</w:t>
      </w:r>
      <w:r w:rsidRPr="00C12929">
        <w:t xml:space="preserve">RSRP measurements, </w:t>
      </w:r>
      <w:r w:rsidR="00544E30" w:rsidRPr="00C12929">
        <w:t xml:space="preserve">a </w:t>
      </w:r>
      <w:r w:rsidRPr="00C12929">
        <w:t>UE should be configured with a DL PRS Resource(s)</w:t>
      </w:r>
      <w:r w:rsidR="000E2985" w:rsidRPr="00C12929">
        <w:t xml:space="preserve"> to be used for measurements</w:t>
      </w:r>
      <w:r w:rsidRPr="00C12929">
        <w:t>.</w:t>
      </w:r>
      <w:r w:rsidR="00C12929" w:rsidRPr="00C12929">
        <w:t xml:space="preserve"> The following definition can be used </w:t>
      </w:r>
      <w:r w:rsidR="00C12929">
        <w:t xml:space="preserve">as a starting point </w:t>
      </w:r>
      <w:r w:rsidR="00C12929" w:rsidRPr="00C12929">
        <w:t>for DL-PRS-RSRP</w:t>
      </w:r>
      <w:r w:rsidR="00C12929">
        <w:t>. Note that this definition may need to be adjusted subject to further discussion relationship of DL BWPs and DL PRS processing.</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12419" w:rsidRPr="00774F96" w14:paraId="7DECBD19" w14:textId="77777777" w:rsidTr="00312419">
        <w:trPr>
          <w:cantSplit/>
          <w:trHeight w:val="1833"/>
          <w:jc w:val="center"/>
        </w:trPr>
        <w:tc>
          <w:tcPr>
            <w:tcW w:w="1951" w:type="dxa"/>
          </w:tcPr>
          <w:p w14:paraId="1271EB46" w14:textId="77777777" w:rsidR="00312419" w:rsidRPr="00774F96" w:rsidRDefault="00312419" w:rsidP="004D0D8E">
            <w:pPr>
              <w:pStyle w:val="TAL"/>
              <w:rPr>
                <w:rFonts w:ascii="Times New Roman" w:hAnsi="Times New Roman"/>
                <w:b/>
                <w:sz w:val="20"/>
                <w:szCs w:val="22"/>
              </w:rPr>
            </w:pPr>
            <w:r w:rsidRPr="00774F96">
              <w:rPr>
                <w:rFonts w:ascii="Times New Roman" w:hAnsi="Times New Roman"/>
                <w:b/>
                <w:sz w:val="20"/>
                <w:szCs w:val="22"/>
              </w:rPr>
              <w:lastRenderedPageBreak/>
              <w:t>Definition</w:t>
            </w:r>
          </w:p>
        </w:tc>
        <w:tc>
          <w:tcPr>
            <w:tcW w:w="7787" w:type="dxa"/>
          </w:tcPr>
          <w:p w14:paraId="375B9334" w14:textId="11F434AD" w:rsidR="00312419" w:rsidRPr="00774F96" w:rsidRDefault="00312419" w:rsidP="004D0D8E">
            <w:pPr>
              <w:pStyle w:val="TAL"/>
              <w:rPr>
                <w:rFonts w:ascii="Times New Roman" w:hAnsi="Times New Roman"/>
                <w:sz w:val="20"/>
                <w:szCs w:val="22"/>
              </w:rPr>
            </w:pPr>
            <w:r w:rsidRPr="00774F96">
              <w:rPr>
                <w:rFonts w:ascii="Times New Roman" w:hAnsi="Times New Roman"/>
                <w:sz w:val="20"/>
                <w:szCs w:val="22"/>
              </w:rPr>
              <w:t>DL PRS reference signal received power (DL-PRS-RSRP) is defined as the linear average over the power contributions (in [W]) of the resource elements that carry DL PRS signals.</w:t>
            </w:r>
          </w:p>
          <w:p w14:paraId="2A47F824" w14:textId="77777777" w:rsidR="00312419" w:rsidRPr="00774F96" w:rsidRDefault="00312419" w:rsidP="004D0D8E">
            <w:pPr>
              <w:pStyle w:val="TAL"/>
              <w:rPr>
                <w:rFonts w:ascii="Times New Roman" w:hAnsi="Times New Roman"/>
                <w:sz w:val="20"/>
                <w:szCs w:val="22"/>
              </w:rPr>
            </w:pPr>
          </w:p>
          <w:p w14:paraId="26073799" w14:textId="65FF42E1" w:rsidR="00312419" w:rsidRPr="00774F96" w:rsidRDefault="00312419" w:rsidP="00312419">
            <w:pPr>
              <w:pStyle w:val="TAL"/>
              <w:rPr>
                <w:rFonts w:ascii="Times New Roman" w:hAnsi="Times New Roman"/>
                <w:sz w:val="20"/>
                <w:szCs w:val="22"/>
              </w:rPr>
            </w:pPr>
            <w:r w:rsidRPr="00774F96">
              <w:rPr>
                <w:rFonts w:ascii="Times New Roman" w:hAnsi="Times New Roman"/>
                <w:sz w:val="20"/>
                <w:szCs w:val="22"/>
              </w:rPr>
              <w:t>For frequency range 1, the reference point for the DL-PRS-RSRP shall be the antenna connector of the UE. For frequency range 2, DL-PRS-RSRP shall be measured based on the combined signal from antenna elements corresponding to a given receiver branch. For frequency range 1 and 2, if receiver diversity is in use by the UE, the reported DL-PRS-RSRP value shall not be lower than the corresponding DL-PRS-RSRP of any of the individual receiver branches.</w:t>
            </w:r>
          </w:p>
        </w:tc>
      </w:tr>
      <w:tr w:rsidR="00312419" w:rsidRPr="00774F96" w14:paraId="0338B0B5" w14:textId="77777777" w:rsidTr="004D0D8E">
        <w:trPr>
          <w:cantSplit/>
          <w:jc w:val="center"/>
        </w:trPr>
        <w:tc>
          <w:tcPr>
            <w:tcW w:w="1951" w:type="dxa"/>
          </w:tcPr>
          <w:p w14:paraId="7E1F6416" w14:textId="77777777" w:rsidR="00312419" w:rsidRPr="00774F96" w:rsidRDefault="00312419" w:rsidP="004D0D8E">
            <w:pPr>
              <w:pStyle w:val="TAL"/>
              <w:rPr>
                <w:rFonts w:ascii="Times New Roman" w:hAnsi="Times New Roman"/>
                <w:b/>
                <w:sz w:val="20"/>
                <w:szCs w:val="22"/>
              </w:rPr>
            </w:pPr>
            <w:r w:rsidRPr="00774F96">
              <w:rPr>
                <w:rFonts w:ascii="Times New Roman" w:hAnsi="Times New Roman"/>
                <w:b/>
                <w:sz w:val="20"/>
                <w:szCs w:val="22"/>
              </w:rPr>
              <w:t>Applicable for</w:t>
            </w:r>
          </w:p>
        </w:tc>
        <w:tc>
          <w:tcPr>
            <w:tcW w:w="7787" w:type="dxa"/>
          </w:tcPr>
          <w:p w14:paraId="7343985A" w14:textId="6D8833E3" w:rsidR="00312419" w:rsidRPr="00774F96" w:rsidRDefault="00312419" w:rsidP="00C12929">
            <w:pPr>
              <w:keepNext/>
              <w:keepLines/>
              <w:overflowPunct/>
              <w:autoSpaceDE/>
              <w:autoSpaceDN/>
              <w:adjustRightInd/>
              <w:spacing w:after="0"/>
              <w:textAlignment w:val="auto"/>
              <w:rPr>
                <w:szCs w:val="22"/>
              </w:rPr>
            </w:pPr>
            <w:r w:rsidRPr="00774F96">
              <w:rPr>
                <w:szCs w:val="22"/>
              </w:rPr>
              <w:t>RRC_CONNECTED intra-frequency.</w:t>
            </w:r>
          </w:p>
        </w:tc>
      </w:tr>
    </w:tbl>
    <w:p w14:paraId="480BB0A6" w14:textId="77777777" w:rsidR="00312419" w:rsidRPr="00004A82" w:rsidRDefault="00312419" w:rsidP="00004A82">
      <w:pPr>
        <w:pStyle w:val="3GPPText"/>
        <w:rPr>
          <w:lang w:val="en-GB"/>
        </w:rPr>
      </w:pPr>
    </w:p>
    <w:p w14:paraId="1013541F" w14:textId="488C44EA" w:rsidR="00783B5F" w:rsidRDefault="00D76CCB" w:rsidP="008806CC">
      <w:pPr>
        <w:pStyle w:val="3GPPH3"/>
        <w:ind w:left="0"/>
      </w:pPr>
      <w:r>
        <w:t>UE Rx-Tx Time Difference</w:t>
      </w:r>
    </w:p>
    <w:p w14:paraId="10CCDF32" w14:textId="396B2743" w:rsidR="00E150B2" w:rsidRDefault="002E2C7F" w:rsidP="00E45519">
      <w:pPr>
        <w:pStyle w:val="3GPPText"/>
      </w:pPr>
      <w:r>
        <w:t xml:space="preserve">In order </w:t>
      </w:r>
      <w:r w:rsidR="00E150B2">
        <w:t xml:space="preserve">to support </w:t>
      </w:r>
      <w:r>
        <w:t xml:space="preserve">multi-cell </w:t>
      </w:r>
      <w:r w:rsidR="00E150B2">
        <w:t>RTT based positioning UE Tx-Rx time difference</w:t>
      </w:r>
      <w:r>
        <w:t xml:space="preserve"> measurement needs to be defined</w:t>
      </w:r>
      <w:r w:rsidR="00E150B2">
        <w:t xml:space="preserve">. In order to obtain </w:t>
      </w:r>
      <w:r w:rsidR="008806CC">
        <w:t>UE Tx-Rx time difference</w:t>
      </w:r>
      <w:r w:rsidR="00E150B2">
        <w:t xml:space="preserve"> measurement</w:t>
      </w:r>
      <w:r w:rsidR="00E15C85">
        <w:t>s</w:t>
      </w:r>
      <w:r w:rsidR="00E150B2">
        <w:t xml:space="preserve"> at the UE side</w:t>
      </w:r>
      <w:r w:rsidR="0046649D">
        <w:t xml:space="preserve"> for multiple cells</w:t>
      </w:r>
      <w:r w:rsidR="00E150B2">
        <w:t xml:space="preserve">, two </w:t>
      </w:r>
      <w:r w:rsidR="00D238D7">
        <w:t>options</w:t>
      </w:r>
      <w:r w:rsidR="00E150B2">
        <w:t xml:space="preserve"> </w:t>
      </w:r>
      <w:r w:rsidR="00E15C85">
        <w:t>can be considered:</w:t>
      </w:r>
    </w:p>
    <w:p w14:paraId="4829122C" w14:textId="3D1B4AFD" w:rsidR="003816CF" w:rsidRDefault="00D238D7" w:rsidP="00D238D7">
      <w:pPr>
        <w:pStyle w:val="3GPPAgreements"/>
      </w:pPr>
      <w:r>
        <w:t xml:space="preserve">Option 1. </w:t>
      </w:r>
      <w:r w:rsidR="003816CF">
        <w:t>Ranging (RTT estimation</w:t>
      </w:r>
      <w:r w:rsidR="008E047D">
        <w:t xml:space="preserve"> - RTT</w:t>
      </w:r>
      <w:r w:rsidR="008E047D" w:rsidRPr="008E047D">
        <w:rPr>
          <w:vertAlign w:val="subscript"/>
        </w:rPr>
        <w:t>0</w:t>
      </w:r>
      <w:r w:rsidR="003816CF">
        <w:t>) with serving (or reference) cell/TRP and RSTD measurements for neighboring cells/TRPs relative to serving (or reference) cell/TRP</w:t>
      </w:r>
    </w:p>
    <w:p w14:paraId="321E688A" w14:textId="311EACB9" w:rsidR="008806CC" w:rsidRDefault="0046649D" w:rsidP="008806CC">
      <w:pPr>
        <w:pStyle w:val="3GPPAgreements"/>
        <w:numPr>
          <w:ilvl w:val="1"/>
          <w:numId w:val="8"/>
        </w:numPr>
      </w:pPr>
      <w:r>
        <w:t>This option has benefits in terms of coverage given that majority of measurements are done for DL PRS that are supposed to have significantly large coverage than UL SRS (PRS) due to UE and gNB TX power difference. The drawback of this option is that it requires accurate network synchronization or knowledge of the synchronization error (TX timing offset between cells/TRPs) at the UE side. This TX timing offset can be either provided by the network or directly compensated at gNB side considering that it is known</w:t>
      </w:r>
      <w:r w:rsidR="00CD0C06">
        <w:t xml:space="preserve"> (</w:t>
      </w:r>
      <w:r w:rsidR="003C2A27">
        <w:t xml:space="preserve">i.e. </w:t>
      </w:r>
      <w:r w:rsidR="00CD0C06">
        <w:t>can be measured by gNBs)</w:t>
      </w:r>
      <w:r>
        <w:t>.</w:t>
      </w:r>
    </w:p>
    <w:p w14:paraId="600A3F24" w14:textId="446E7802" w:rsidR="00165C16" w:rsidRDefault="008E047D" w:rsidP="008806CC">
      <w:pPr>
        <w:pStyle w:val="3GPPAgreements"/>
        <w:numPr>
          <w:ilvl w:val="1"/>
          <w:numId w:val="8"/>
        </w:numPr>
      </w:pPr>
      <w:r w:rsidRPr="00165C16">
        <w:t>In this case</w:t>
      </w:r>
      <w:r w:rsidR="00165C16">
        <w:t>,</w:t>
      </w:r>
      <w:r w:rsidRPr="00165C16">
        <w:t xml:space="preserve"> UE Rx-Tx Time Difference</w:t>
      </w:r>
      <w:r w:rsidR="00E554ED" w:rsidRPr="00165C16">
        <w:t xml:space="preserve"> for </w:t>
      </w:r>
      <w:r w:rsidR="00165C16">
        <w:t xml:space="preserve">the </w:t>
      </w:r>
      <w:r w:rsidR="00A91CCC">
        <w:rPr>
          <w:i/>
        </w:rPr>
        <w:t>m</w:t>
      </w:r>
      <w:r w:rsidR="00E554ED" w:rsidRPr="00165C16">
        <w:t xml:space="preserve">-th TRP </w:t>
      </w:r>
      <w:r w:rsidR="00165C16">
        <w:t>is equal to:</w:t>
      </w:r>
    </w:p>
    <w:p w14:paraId="2D0FDB39" w14:textId="77777777" w:rsidR="00A91CCC" w:rsidRDefault="00A91CCC" w:rsidP="00165C16">
      <w:pPr>
        <w:pStyle w:val="3GPPText"/>
        <w:jc w:val="center"/>
      </w:pPr>
    </w:p>
    <w:p w14:paraId="4D54E095" w14:textId="3393F5D7" w:rsidR="00165C16" w:rsidRPr="00151CB6" w:rsidRDefault="002E2C7F" w:rsidP="00165C16">
      <w:pPr>
        <w:pStyle w:val="3GPPText"/>
        <w:jc w:val="center"/>
        <w:rPr>
          <w:i/>
        </w:rPr>
      </w:pPr>
      <w:r w:rsidRPr="00151CB6">
        <w:t xml:space="preserve">UE Rx-Tx Time Difference for the </w:t>
      </w:r>
      <w:r w:rsidR="00A91CCC" w:rsidRPr="00151CB6">
        <w:rPr>
          <w:i/>
        </w:rPr>
        <w:t>m</w:t>
      </w:r>
      <w:r w:rsidRPr="00151CB6">
        <w:t>-th TRP</w:t>
      </w:r>
      <w:r w:rsidRPr="00151CB6">
        <w:rPr>
          <w:i/>
        </w:rPr>
        <w:t xml:space="preserve"> </w:t>
      </w:r>
      <w:r w:rsidR="00A91CCC" w:rsidRPr="00151CB6">
        <w:t>(</w:t>
      </w:r>
      <w:r w:rsidR="00165C16" w:rsidRPr="00151CB6">
        <w:rPr>
          <w:i/>
        </w:rPr>
        <w:t>RTT</w:t>
      </w:r>
      <w:r w:rsidR="00A91CCC" w:rsidRPr="00151CB6">
        <w:rPr>
          <w:i/>
          <w:vertAlign w:val="subscript"/>
        </w:rPr>
        <w:t>m</w:t>
      </w:r>
      <w:r w:rsidR="00A91CCC" w:rsidRPr="00151CB6">
        <w:t xml:space="preserve">) </w:t>
      </w:r>
      <w:r w:rsidR="00165C16" w:rsidRPr="00151CB6">
        <w:rPr>
          <w:i/>
        </w:rPr>
        <w:t>= 2·RSTD</w:t>
      </w:r>
      <w:r w:rsidR="00A91CCC" w:rsidRPr="00151CB6">
        <w:rPr>
          <w:i/>
          <w:vertAlign w:val="subscript"/>
        </w:rPr>
        <w:t>m</w:t>
      </w:r>
      <w:r w:rsidR="00165C16" w:rsidRPr="00151CB6">
        <w:t xml:space="preserve"> + </w:t>
      </w:r>
      <w:r w:rsidR="00165C16" w:rsidRPr="00151CB6">
        <w:rPr>
          <w:i/>
        </w:rPr>
        <w:t>RTT</w:t>
      </w:r>
      <w:r w:rsidR="00165C16" w:rsidRPr="00151CB6">
        <w:rPr>
          <w:i/>
          <w:vertAlign w:val="subscript"/>
        </w:rPr>
        <w:t>0</w:t>
      </w:r>
      <w:r w:rsidR="00165C16" w:rsidRPr="00151CB6">
        <w:rPr>
          <w:i/>
        </w:rPr>
        <w:t xml:space="preserve"> = </w:t>
      </w:r>
    </w:p>
    <w:p w14:paraId="5B188FDE" w14:textId="307EC6F5" w:rsidR="008E047D" w:rsidRDefault="00165C16" w:rsidP="00165C16">
      <w:pPr>
        <w:pStyle w:val="3GPPText"/>
        <w:jc w:val="center"/>
      </w:pPr>
      <w:r w:rsidRPr="00151CB6">
        <w:rPr>
          <w:i/>
        </w:rPr>
        <w:t>= 2·RSTD</w:t>
      </w:r>
      <w:r w:rsidR="00A91CCC" w:rsidRPr="00151CB6">
        <w:rPr>
          <w:i/>
          <w:vertAlign w:val="subscript"/>
        </w:rPr>
        <w:t>m</w:t>
      </w:r>
      <w:r w:rsidRPr="00151CB6">
        <w:t xml:space="preserve"> + UE Rx-Tx Time Difference for the </w:t>
      </w:r>
      <w:r w:rsidRPr="00151CB6">
        <w:rPr>
          <w:i/>
        </w:rPr>
        <w:t>0</w:t>
      </w:r>
      <w:r w:rsidRPr="00151CB6">
        <w:t>-th TRP (serving or reference)</w:t>
      </w:r>
    </w:p>
    <w:p w14:paraId="4C9A0F97" w14:textId="77777777" w:rsidR="00165C16" w:rsidRPr="00165C16" w:rsidRDefault="00165C16" w:rsidP="00165C16">
      <w:pPr>
        <w:pStyle w:val="3GPPText"/>
        <w:jc w:val="center"/>
      </w:pPr>
    </w:p>
    <w:p w14:paraId="17ED7F40" w14:textId="7C7FBC7B" w:rsidR="0046649D" w:rsidRDefault="00D238D7" w:rsidP="00D238D7">
      <w:pPr>
        <w:pStyle w:val="3GPPAgreements"/>
      </w:pPr>
      <w:r>
        <w:t xml:space="preserve">Option 2. </w:t>
      </w:r>
      <w:r w:rsidR="0046649D">
        <w:t>Ranging (RTT estimation) with multiple cells/TRPs</w:t>
      </w:r>
    </w:p>
    <w:p w14:paraId="50C0FD06" w14:textId="77777777" w:rsidR="00340AF2" w:rsidRDefault="00CD0C06" w:rsidP="0046649D">
      <w:pPr>
        <w:pStyle w:val="3GPPAgreements"/>
        <w:numPr>
          <w:ilvl w:val="1"/>
          <w:numId w:val="8"/>
        </w:numPr>
      </w:pPr>
      <w:r>
        <w:t xml:space="preserve">The main drawback of </w:t>
      </w:r>
      <w:r w:rsidR="00165C16">
        <w:t>O</w:t>
      </w:r>
      <w:r>
        <w:t>ption</w:t>
      </w:r>
      <w:r w:rsidR="00165C16">
        <w:t xml:space="preserve">-2 </w:t>
      </w:r>
      <w:r>
        <w:t xml:space="preserve">is that it </w:t>
      </w:r>
      <w:r w:rsidR="0046649D">
        <w:t xml:space="preserve">requires timing measurements </w:t>
      </w:r>
      <w:r w:rsidR="003C2A27">
        <w:t>f</w:t>
      </w:r>
      <w:r w:rsidR="008806CC">
        <w:t>ro</w:t>
      </w:r>
      <w:r w:rsidR="003C2A27">
        <w:t xml:space="preserve">m each UE </w:t>
      </w:r>
      <w:r w:rsidR="0046649D">
        <w:t>across multiple cells/TRPs</w:t>
      </w:r>
      <w:r w:rsidR="00165C16">
        <w:t xml:space="preserve">. This </w:t>
      </w:r>
      <w:r>
        <w:t>may become a bottleneck for UL SRS</w:t>
      </w:r>
      <w:r w:rsidR="003C2FCA">
        <w:t xml:space="preserve"> </w:t>
      </w:r>
      <w:r>
        <w:t>(PRS) processing</w:t>
      </w:r>
      <w:r w:rsidR="003C2A27">
        <w:t xml:space="preserve"> </w:t>
      </w:r>
      <w:r w:rsidR="00165C16">
        <w:t xml:space="preserve">due to </w:t>
      </w:r>
      <w:r w:rsidR="003C2A27">
        <w:t>link budget</w:t>
      </w:r>
      <w:r w:rsidR="00165C16">
        <w:t xml:space="preserve"> and </w:t>
      </w:r>
      <w:r w:rsidR="003C2FCA">
        <w:t xml:space="preserve">UL overhead </w:t>
      </w:r>
      <w:r w:rsidR="00165C16">
        <w:t>(</w:t>
      </w:r>
      <w:r w:rsidR="003C2A27">
        <w:t>spectrum efficiency</w:t>
      </w:r>
      <w:r w:rsidR="00165C16">
        <w:t>)</w:t>
      </w:r>
      <w:r w:rsidR="003C2A27">
        <w:t xml:space="preserve"> </w:t>
      </w:r>
      <w:r w:rsidR="003C2FCA">
        <w:t>perspective</w:t>
      </w:r>
      <w:r w:rsidR="00165C16">
        <w:t xml:space="preserve">. It is clear that Option 2 </w:t>
      </w:r>
      <w:r w:rsidR="003C2FCA">
        <w:t xml:space="preserve">has </w:t>
      </w:r>
      <w:r w:rsidR="005D4937">
        <w:t xml:space="preserve">much </w:t>
      </w:r>
      <w:r w:rsidR="003C2FCA">
        <w:t>lower scaling capability in terms of capacity of positioned users</w:t>
      </w:r>
      <w:r w:rsidR="003C2A27">
        <w:t xml:space="preserve">. </w:t>
      </w:r>
    </w:p>
    <w:p w14:paraId="477AF475" w14:textId="1FF30FCF" w:rsidR="003C2FCA" w:rsidRDefault="00340AF2" w:rsidP="0046649D">
      <w:pPr>
        <w:pStyle w:val="3GPPAgreements"/>
        <w:numPr>
          <w:ilvl w:val="1"/>
          <w:numId w:val="8"/>
        </w:numPr>
      </w:pPr>
      <w:r>
        <w:t xml:space="preserve">The main benefit of this Option 2 is that it is not sensitive to gNB sync error. </w:t>
      </w:r>
      <w:r w:rsidR="003C2A27">
        <w:t>If RTT measurements are available jointly with gNB T</w:t>
      </w:r>
      <w:r w:rsidR="005D4937">
        <w:t>x</w:t>
      </w:r>
      <w:r w:rsidR="003C2A27">
        <w:t>-R</w:t>
      </w:r>
      <w:r w:rsidR="005D4937">
        <w:t>x</w:t>
      </w:r>
      <w:r w:rsidR="003C2A27">
        <w:t xml:space="preserve"> time difference measurements</w:t>
      </w:r>
      <w:r>
        <w:t xml:space="preserve"> (e.g. the estimates of (t</w:t>
      </w:r>
      <w:r w:rsidRPr="00340AF2">
        <w:rPr>
          <w:vertAlign w:val="subscript"/>
        </w:rPr>
        <w:t>3</w:t>
      </w:r>
      <w:r>
        <w:t>-t</w:t>
      </w:r>
      <w:r w:rsidRPr="00340AF2">
        <w:rPr>
          <w:vertAlign w:val="subscript"/>
        </w:rPr>
        <w:t>2</w:t>
      </w:r>
      <w:r>
        <w:t>) or (y</w:t>
      </w:r>
      <w:r w:rsidRPr="00340AF2">
        <w:rPr>
          <w:vertAlign w:val="subscript"/>
        </w:rPr>
        <w:t>3</w:t>
      </w:r>
      <w:r>
        <w:t>-y</w:t>
      </w:r>
      <w:r w:rsidRPr="00340AF2">
        <w:rPr>
          <w:vertAlign w:val="subscript"/>
        </w:rPr>
        <w:t>2</w:t>
      </w:r>
      <w:r>
        <w:t xml:space="preserve">) as shown in </w:t>
      </w:r>
      <w:r>
        <w:fldChar w:fldCharType="begin"/>
      </w:r>
      <w:r>
        <w:instrText xml:space="preserve"> REF _Ref5037708 \h </w:instrText>
      </w:r>
      <w:r>
        <w:fldChar w:fldCharType="separate"/>
      </w:r>
      <w:r>
        <w:t xml:space="preserve">Figure </w:t>
      </w:r>
      <w:r>
        <w:rPr>
          <w:noProof/>
        </w:rPr>
        <w:t>1</w:t>
      </w:r>
      <w:r>
        <w:fldChar w:fldCharType="end"/>
      </w:r>
      <w:r>
        <w:t>)</w:t>
      </w:r>
      <w:r w:rsidR="003C2A27">
        <w:t>, the inter-cell timing synchronization error can be estimated (either at UE side or gNB side depending on the protocol) and compensated.</w:t>
      </w:r>
    </w:p>
    <w:p w14:paraId="17BDE428" w14:textId="77777777" w:rsidR="00151CB6" w:rsidRDefault="00151CB6" w:rsidP="00151CB6">
      <w:pPr>
        <w:pStyle w:val="3GPPAgreements"/>
        <w:numPr>
          <w:ilvl w:val="1"/>
          <w:numId w:val="8"/>
        </w:numPr>
      </w:pPr>
      <w:r w:rsidRPr="00165C16">
        <w:t>In this case</w:t>
      </w:r>
      <w:r>
        <w:t>,</w:t>
      </w:r>
      <w:r w:rsidRPr="00165C16">
        <w:t xml:space="preserve"> UE Rx-Tx Time Difference for </w:t>
      </w:r>
      <w:r>
        <w:t xml:space="preserve">the </w:t>
      </w:r>
      <w:r>
        <w:rPr>
          <w:i/>
        </w:rPr>
        <w:t>m</w:t>
      </w:r>
      <w:r w:rsidRPr="00165C16">
        <w:t xml:space="preserve">-th TRP </w:t>
      </w:r>
      <w:r>
        <w:t>is equal to:</w:t>
      </w:r>
    </w:p>
    <w:p w14:paraId="6AE686E7" w14:textId="77777777" w:rsidR="00151CB6" w:rsidRDefault="00151CB6" w:rsidP="00151CB6">
      <w:pPr>
        <w:pStyle w:val="3GPPText"/>
        <w:jc w:val="center"/>
      </w:pPr>
    </w:p>
    <w:p w14:paraId="28D24AD9" w14:textId="3CCCC557" w:rsidR="00151CB6" w:rsidRDefault="00151CB6" w:rsidP="00151CB6">
      <w:pPr>
        <w:pStyle w:val="3GPPText"/>
        <w:jc w:val="center"/>
      </w:pPr>
      <w:r w:rsidRPr="00151CB6">
        <w:t xml:space="preserve">UE Rx-Tx Time Difference for the </w:t>
      </w:r>
      <w:r w:rsidRPr="00151CB6">
        <w:rPr>
          <w:i/>
        </w:rPr>
        <w:t>m</w:t>
      </w:r>
      <w:r w:rsidRPr="00151CB6">
        <w:t>-th TRP</w:t>
      </w:r>
      <w:r w:rsidRPr="00151CB6">
        <w:rPr>
          <w:i/>
        </w:rPr>
        <w:t xml:space="preserve"> = </w:t>
      </w:r>
      <w:r>
        <w:rPr>
          <w:i/>
        </w:rPr>
        <w:t>RTT</w:t>
      </w:r>
      <w:r w:rsidRPr="00151CB6">
        <w:rPr>
          <w:i/>
          <w:vertAlign w:val="subscript"/>
        </w:rPr>
        <w:t>m</w:t>
      </w:r>
    </w:p>
    <w:p w14:paraId="4A78CF84" w14:textId="77777777" w:rsidR="00151CB6" w:rsidRDefault="00151CB6" w:rsidP="00151CB6">
      <w:pPr>
        <w:pStyle w:val="3GPPText"/>
        <w:jc w:val="center"/>
      </w:pPr>
    </w:p>
    <w:p w14:paraId="40799384" w14:textId="6DC0BD6C" w:rsidR="00D238D7" w:rsidRDefault="008A7FCB" w:rsidP="004059C2">
      <w:pPr>
        <w:pStyle w:val="3GPPText"/>
        <w:jc w:val="center"/>
      </w:pPr>
      <w:r>
        <w:object w:dxaOrig="12721" w:dyaOrig="6376" w14:anchorId="1F584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pt;height:231.05pt" o:ole="">
            <v:imagedata r:id="rId14" o:title=""/>
          </v:shape>
          <o:OLEObject Type="Embed" ProgID="Visio.Drawing.15" ShapeID="_x0000_i1025" DrawAspect="Content" ObjectID="_1618411300" r:id="rId15"/>
        </w:object>
      </w:r>
    </w:p>
    <w:p w14:paraId="4DD43581" w14:textId="77CDF1F9" w:rsidR="00E15C85" w:rsidRDefault="00D238D7" w:rsidP="004655D0">
      <w:pPr>
        <w:pStyle w:val="Caption"/>
        <w:jc w:val="center"/>
      </w:pPr>
      <w:bookmarkStart w:id="4" w:name="_Ref5037708"/>
      <w:r>
        <w:t xml:space="preserve">Figure </w:t>
      </w:r>
      <w:r>
        <w:fldChar w:fldCharType="begin"/>
      </w:r>
      <w:r>
        <w:instrText xml:space="preserve"> SEQ Figure \* ARABIC </w:instrText>
      </w:r>
      <w:r>
        <w:fldChar w:fldCharType="separate"/>
      </w:r>
      <w:r w:rsidR="00E1142C">
        <w:rPr>
          <w:noProof/>
        </w:rPr>
        <w:t>1</w:t>
      </w:r>
      <w:r>
        <w:fldChar w:fldCharType="end"/>
      </w:r>
      <w:bookmarkEnd w:id="4"/>
      <w:r w:rsidR="0008746F">
        <w:t xml:space="preserve">: </w:t>
      </w:r>
      <w:r w:rsidR="003C2A27">
        <w:t>Principle of measuring of inter-cell time synchronization offset at UE side</w:t>
      </w:r>
    </w:p>
    <w:p w14:paraId="0F7A2509" w14:textId="77777777" w:rsidR="004322B6" w:rsidRDefault="004322B6" w:rsidP="00151CB6">
      <w:pPr>
        <w:pStyle w:val="3GPPText"/>
        <w:rPr>
          <w:highlight w:val="yellow"/>
        </w:rPr>
      </w:pPr>
    </w:p>
    <w:p w14:paraId="62186343" w14:textId="77777777" w:rsidR="004322B6" w:rsidRDefault="004322B6" w:rsidP="004322B6">
      <w:pPr>
        <w:pStyle w:val="3GPPText"/>
        <w:numPr>
          <w:ilvl w:val="0"/>
          <w:numId w:val="14"/>
        </w:numPr>
      </w:pPr>
    </w:p>
    <w:p w14:paraId="5CA4E2AC" w14:textId="0E7B1C50" w:rsidR="004322B6" w:rsidRDefault="00657A0E" w:rsidP="004322B6">
      <w:pPr>
        <w:pStyle w:val="3GPPAgreements"/>
        <w:numPr>
          <w:ilvl w:val="1"/>
          <w:numId w:val="12"/>
        </w:numPr>
        <w:rPr>
          <w:b/>
        </w:rPr>
      </w:pPr>
      <w:r>
        <w:rPr>
          <w:b/>
        </w:rPr>
        <w:t>T</w:t>
      </w:r>
      <w:r w:rsidR="004322B6">
        <w:rPr>
          <w:b/>
        </w:rPr>
        <w:t>wo methods</w:t>
      </w:r>
      <w:r w:rsidR="00200BF7">
        <w:rPr>
          <w:b/>
        </w:rPr>
        <w:t xml:space="preserve"> </w:t>
      </w:r>
      <w:r w:rsidR="004322B6">
        <w:rPr>
          <w:b/>
        </w:rPr>
        <w:t>are supported by NR</w:t>
      </w:r>
      <w:r w:rsidR="009859B9">
        <w:rPr>
          <w:b/>
        </w:rPr>
        <w:t xml:space="preserve"> for UE Tx-Rx measurements</w:t>
      </w:r>
    </w:p>
    <w:p w14:paraId="5FD868F8" w14:textId="14130EF5" w:rsidR="004322B6" w:rsidRDefault="004322B6" w:rsidP="004322B6">
      <w:pPr>
        <w:pStyle w:val="3GPPAgreements"/>
        <w:numPr>
          <w:ilvl w:val="2"/>
          <w:numId w:val="12"/>
        </w:numPr>
        <w:rPr>
          <w:b/>
        </w:rPr>
      </w:pPr>
      <w:r>
        <w:rPr>
          <w:b/>
        </w:rPr>
        <w:t xml:space="preserve">Method 1: </w:t>
      </w:r>
      <w:r w:rsidR="009859B9">
        <w:rPr>
          <w:b/>
        </w:rPr>
        <w:t>UE Tx-Rx measurements are obtained through r</w:t>
      </w:r>
      <w:r>
        <w:rPr>
          <w:b/>
        </w:rPr>
        <w:t>anging with serving</w:t>
      </w:r>
      <w:r w:rsidR="00A0345E">
        <w:rPr>
          <w:b/>
        </w:rPr>
        <w:t xml:space="preserve"> </w:t>
      </w:r>
      <w:r>
        <w:rPr>
          <w:b/>
        </w:rPr>
        <w:t>(or reference) cell/TRP for RTT estimation and RSTD measurements with respect to serving</w:t>
      </w:r>
      <w:r w:rsidR="00A0345E">
        <w:rPr>
          <w:b/>
        </w:rPr>
        <w:t xml:space="preserve"> </w:t>
      </w:r>
      <w:r>
        <w:rPr>
          <w:b/>
        </w:rPr>
        <w:t>(or reference) cell/TRP</w:t>
      </w:r>
    </w:p>
    <w:p w14:paraId="1B502AC5" w14:textId="11638E9C" w:rsidR="004322B6" w:rsidRDefault="00151CB6" w:rsidP="004322B6">
      <w:pPr>
        <w:pStyle w:val="3GPPAgreements"/>
        <w:numPr>
          <w:ilvl w:val="3"/>
          <w:numId w:val="12"/>
        </w:numPr>
        <w:rPr>
          <w:b/>
        </w:rPr>
      </w:pPr>
      <w:r>
        <w:rPr>
          <w:b/>
        </w:rPr>
        <w:t>Note: Method 1</w:t>
      </w:r>
      <w:r w:rsidR="001173D1">
        <w:rPr>
          <w:b/>
        </w:rPr>
        <w:t xml:space="preserve"> assumes </w:t>
      </w:r>
      <w:r>
        <w:rPr>
          <w:b/>
        </w:rPr>
        <w:t xml:space="preserve">synchronized </w:t>
      </w:r>
      <w:r w:rsidR="001173D1">
        <w:rPr>
          <w:b/>
        </w:rPr>
        <w:t xml:space="preserve">network </w:t>
      </w:r>
      <w:r w:rsidR="00A0345E">
        <w:rPr>
          <w:b/>
        </w:rPr>
        <w:t>(</w:t>
      </w:r>
      <w:r>
        <w:rPr>
          <w:b/>
        </w:rPr>
        <w:t xml:space="preserve">TX </w:t>
      </w:r>
      <w:r w:rsidR="00A0345E">
        <w:rPr>
          <w:b/>
        </w:rPr>
        <w:t xml:space="preserve">timing offset among TRPs/gNBs is zero </w:t>
      </w:r>
      <w:r w:rsidR="001173D1">
        <w:rPr>
          <w:b/>
        </w:rPr>
        <w:t>or TRP</w:t>
      </w:r>
      <w:r w:rsidR="00A0345E">
        <w:rPr>
          <w:b/>
        </w:rPr>
        <w:t>’s</w:t>
      </w:r>
      <w:r w:rsidR="001173D1">
        <w:rPr>
          <w:b/>
        </w:rPr>
        <w:t>/gNB</w:t>
      </w:r>
      <w:r w:rsidR="00A0345E">
        <w:rPr>
          <w:b/>
        </w:rPr>
        <w:t>’s</w:t>
      </w:r>
      <w:r w:rsidR="001173D1">
        <w:rPr>
          <w:b/>
        </w:rPr>
        <w:t xml:space="preserve"> timing offsets with respect to </w:t>
      </w:r>
      <w:r w:rsidR="00640C5E">
        <w:rPr>
          <w:b/>
        </w:rPr>
        <w:t>serving(</w:t>
      </w:r>
      <w:r w:rsidR="001173D1">
        <w:rPr>
          <w:b/>
        </w:rPr>
        <w:t>reference</w:t>
      </w:r>
      <w:r w:rsidR="00640C5E">
        <w:rPr>
          <w:b/>
        </w:rPr>
        <w:t>) cell/TRP are indicated by network</w:t>
      </w:r>
      <w:r>
        <w:rPr>
          <w:b/>
        </w:rPr>
        <w:t>)</w:t>
      </w:r>
    </w:p>
    <w:p w14:paraId="32B45E84" w14:textId="67A32CE8" w:rsidR="001173D1" w:rsidRDefault="001173D1" w:rsidP="001173D1">
      <w:pPr>
        <w:pStyle w:val="3GPPAgreements"/>
        <w:numPr>
          <w:ilvl w:val="2"/>
          <w:numId w:val="12"/>
        </w:numPr>
        <w:rPr>
          <w:b/>
        </w:rPr>
      </w:pPr>
      <w:r>
        <w:rPr>
          <w:b/>
        </w:rPr>
        <w:t xml:space="preserve">Method 2: </w:t>
      </w:r>
      <w:r w:rsidR="009859B9">
        <w:rPr>
          <w:b/>
        </w:rPr>
        <w:t>UE Tx-Rx measurements are obtained through r</w:t>
      </w:r>
      <w:r>
        <w:rPr>
          <w:b/>
        </w:rPr>
        <w:t>anging with multiple cells/TRPs (including serving</w:t>
      </w:r>
      <w:r w:rsidR="00151CB6">
        <w:rPr>
          <w:b/>
        </w:rPr>
        <w:t>(</w:t>
      </w:r>
      <w:r>
        <w:rPr>
          <w:b/>
        </w:rPr>
        <w:t>reference</w:t>
      </w:r>
      <w:r w:rsidR="00151CB6">
        <w:rPr>
          <w:b/>
        </w:rPr>
        <w:t>)</w:t>
      </w:r>
      <w:r w:rsidR="00A0345E">
        <w:rPr>
          <w:b/>
        </w:rPr>
        <w:t xml:space="preserve"> and </w:t>
      </w:r>
      <w:r>
        <w:rPr>
          <w:b/>
        </w:rPr>
        <w:t>neighbor cells/TRPs)</w:t>
      </w:r>
    </w:p>
    <w:p w14:paraId="3493F24C" w14:textId="795E3A5E" w:rsidR="00353B3D" w:rsidRPr="00151CB6" w:rsidRDefault="00151CB6" w:rsidP="00151CB6">
      <w:pPr>
        <w:pStyle w:val="3GPPAgreements"/>
        <w:numPr>
          <w:ilvl w:val="3"/>
          <w:numId w:val="12"/>
        </w:numPr>
        <w:rPr>
          <w:b/>
        </w:rPr>
      </w:pPr>
      <w:r w:rsidRPr="00151CB6">
        <w:rPr>
          <w:b/>
        </w:rPr>
        <w:t xml:space="preserve">Note: </w:t>
      </w:r>
      <w:r>
        <w:rPr>
          <w:b/>
        </w:rPr>
        <w:t xml:space="preserve">Method 2 </w:t>
      </w:r>
      <w:r w:rsidR="00353B3D" w:rsidRPr="00151CB6">
        <w:rPr>
          <w:b/>
        </w:rPr>
        <w:t>assumes that network measures gNB TX-RX time difference for UEs in serving and neighboring cells</w:t>
      </w:r>
      <w:r w:rsidRPr="00151CB6">
        <w:rPr>
          <w:b/>
        </w:rPr>
        <w:t xml:space="preserve">. </w:t>
      </w:r>
      <w:r w:rsidR="00353B3D" w:rsidRPr="00151CB6">
        <w:rPr>
          <w:b/>
        </w:rPr>
        <w:t>Measured gNB TX-RX time differences are reported to UEs or LMF</w:t>
      </w:r>
    </w:p>
    <w:p w14:paraId="74D67376" w14:textId="77777777" w:rsidR="004322B6" w:rsidRDefault="004322B6" w:rsidP="00366982">
      <w:pPr>
        <w:pStyle w:val="3GPPAgreements"/>
        <w:numPr>
          <w:ilvl w:val="0"/>
          <w:numId w:val="0"/>
        </w:numPr>
        <w:ind w:left="284" w:hanging="284"/>
        <w:rPr>
          <w:highlight w:val="yellow"/>
        </w:rPr>
      </w:pPr>
    </w:p>
    <w:p w14:paraId="5BC5D013" w14:textId="1ED2C982" w:rsidR="000E2985" w:rsidRDefault="000E2985" w:rsidP="000E2985">
      <w:pPr>
        <w:pStyle w:val="3GPPH3"/>
        <w:ind w:left="0"/>
      </w:pPr>
      <w:r>
        <w:t>Additional DL PRS Measurements</w:t>
      </w:r>
    </w:p>
    <w:p w14:paraId="4ECC491C" w14:textId="34D43867" w:rsidR="000E2985" w:rsidRDefault="000E2985" w:rsidP="000E2985">
      <w:pPr>
        <w:pStyle w:val="3GPPText"/>
      </w:pPr>
      <w:r>
        <w:t xml:space="preserve">The quality of RSTD measurement </w:t>
      </w:r>
      <w:r w:rsidR="00182169">
        <w:t xml:space="preserve">depends on DL PRS </w:t>
      </w:r>
      <w:r w:rsidR="00657A0E">
        <w:t>R</w:t>
      </w:r>
      <w:r w:rsidR="00182169">
        <w:t xml:space="preserve">esource </w:t>
      </w:r>
      <w:r>
        <w:t xml:space="preserve">RSRP </w:t>
      </w:r>
      <w:r w:rsidR="00657A0E">
        <w:t xml:space="preserve">and </w:t>
      </w:r>
      <w:r>
        <w:t xml:space="preserve">SINR metrics. </w:t>
      </w:r>
      <w:r w:rsidR="009515C9">
        <w:t xml:space="preserve">The SINR metric is more suitable in case of interference limited scenarios. </w:t>
      </w:r>
      <w:r w:rsidR="00657A0E">
        <w:t>T</w:t>
      </w:r>
      <w:r>
        <w:t xml:space="preserve">he </w:t>
      </w:r>
      <w:r w:rsidR="00657A0E">
        <w:t>report of RSRP and SINR</w:t>
      </w:r>
      <w:r>
        <w:t xml:space="preserve"> </w:t>
      </w:r>
      <w:r w:rsidR="00657A0E">
        <w:t xml:space="preserve">measurements </w:t>
      </w:r>
      <w:r>
        <w:t xml:space="preserve">is </w:t>
      </w:r>
      <w:r w:rsidR="00657A0E">
        <w:t>beneficial</w:t>
      </w:r>
      <w:r>
        <w:t xml:space="preserve"> on top of the RSTD measurement itself. In application to RSTD, the DL PRS-RSRP measurement can be </w:t>
      </w:r>
      <w:r w:rsidR="00657A0E">
        <w:t xml:space="preserve">defined </w:t>
      </w:r>
      <w:r>
        <w:t xml:space="preserve">in </w:t>
      </w:r>
      <w:r w:rsidR="00182169">
        <w:t xml:space="preserve">the following two </w:t>
      </w:r>
      <w:r>
        <w:t>ways:</w:t>
      </w:r>
    </w:p>
    <w:p w14:paraId="0E1D99B5" w14:textId="020A569E" w:rsidR="000E2985" w:rsidRDefault="000E2985" w:rsidP="000E2985">
      <w:pPr>
        <w:pStyle w:val="3GPPAgreements"/>
      </w:pPr>
      <w:r>
        <w:t>Option 1: RSRP from all multi-path components (RSRP)</w:t>
      </w:r>
      <w:r w:rsidR="009515C9">
        <w:t xml:space="preserve"> – traditional RSRP measurement</w:t>
      </w:r>
    </w:p>
    <w:p w14:paraId="209E62C3" w14:textId="0C8E3756" w:rsidR="000E2985" w:rsidRDefault="000E2985" w:rsidP="000E2985">
      <w:pPr>
        <w:pStyle w:val="3GPPAgreements"/>
      </w:pPr>
      <w:r>
        <w:t>Option 2: RSRP of the first arrival path component (RSRP</w:t>
      </w:r>
      <w:r w:rsidRPr="00DA7E4E">
        <w:rPr>
          <w:vertAlign w:val="subscript"/>
        </w:rPr>
        <w:t>FAP</w:t>
      </w:r>
      <w:r>
        <w:t>)</w:t>
      </w:r>
    </w:p>
    <w:p w14:paraId="773F9A8B" w14:textId="3037770D" w:rsidR="000E2985" w:rsidRDefault="000E2985" w:rsidP="000E2985">
      <w:pPr>
        <w:pStyle w:val="3GPPText"/>
      </w:pPr>
      <w:r>
        <w:t xml:space="preserve">The following ratios can be considered as an estimate of K-Factor (or </w:t>
      </w:r>
      <w:r w:rsidR="009515C9">
        <w:t xml:space="preserve">metric </w:t>
      </w:r>
      <w:r w:rsidR="00657A0E">
        <w:t xml:space="preserve">characterizing </w:t>
      </w:r>
      <w:r>
        <w:t>frequency selectivity):</w:t>
      </w:r>
    </w:p>
    <w:p w14:paraId="5E18C02E" w14:textId="77777777" w:rsidR="000E2985" w:rsidRDefault="000E2985" w:rsidP="000E2985">
      <w:pPr>
        <w:pStyle w:val="3GPPAgreements"/>
      </w:pPr>
      <w:r>
        <w:t>RSRP</w:t>
      </w:r>
      <w:r w:rsidRPr="00B12455">
        <w:rPr>
          <w:vertAlign w:val="subscript"/>
        </w:rPr>
        <w:t>FAP</w:t>
      </w:r>
      <w:r>
        <w:t xml:space="preserve"> / RSRP</w:t>
      </w:r>
    </w:p>
    <w:p w14:paraId="76917DF3" w14:textId="77777777" w:rsidR="000E2985" w:rsidRDefault="000E2985" w:rsidP="000E2985">
      <w:pPr>
        <w:pStyle w:val="3GPPAgreements"/>
      </w:pPr>
      <w:r>
        <w:t>(RSRP</w:t>
      </w:r>
      <w:r w:rsidRPr="00B12455">
        <w:rPr>
          <w:vertAlign w:val="subscript"/>
        </w:rPr>
        <w:t>FAP</w:t>
      </w:r>
      <w:r>
        <w:t xml:space="preserve"> / (RSRP -</w:t>
      </w:r>
      <w:r w:rsidRPr="00B12455">
        <w:t xml:space="preserve"> </w:t>
      </w:r>
      <w:r>
        <w:t>RSRP</w:t>
      </w:r>
      <w:r w:rsidRPr="00B12455">
        <w:rPr>
          <w:vertAlign w:val="subscript"/>
        </w:rPr>
        <w:t>FAP</w:t>
      </w:r>
      <w:r>
        <w:t>))</w:t>
      </w:r>
    </w:p>
    <w:p w14:paraId="4699B9EE" w14:textId="5ADEEB17" w:rsidR="000E2985" w:rsidRDefault="000E2985" w:rsidP="000E2985">
      <w:pPr>
        <w:pStyle w:val="3GPPText"/>
      </w:pPr>
      <w:r>
        <w:t>The high values of K-Factor are often good indicators of the LOS type of propagation. The information about LOS propagation conditions is useful for UE positioning and therefore can be considered for NR Positioning.</w:t>
      </w:r>
    </w:p>
    <w:p w14:paraId="127EB39C" w14:textId="77777777" w:rsidR="000E2985" w:rsidRDefault="000E2985" w:rsidP="004526D6">
      <w:pPr>
        <w:pStyle w:val="3GPPText"/>
      </w:pPr>
    </w:p>
    <w:p w14:paraId="21BD1A7A" w14:textId="77777777" w:rsidR="000E2985" w:rsidRDefault="000E2985" w:rsidP="000E2985">
      <w:pPr>
        <w:pStyle w:val="3GPPText"/>
        <w:numPr>
          <w:ilvl w:val="0"/>
          <w:numId w:val="14"/>
        </w:numPr>
      </w:pPr>
    </w:p>
    <w:p w14:paraId="6EAD73A3" w14:textId="1C7D2453" w:rsidR="000E2985" w:rsidRDefault="000E2985" w:rsidP="000E2985">
      <w:pPr>
        <w:pStyle w:val="3GPPAgreements"/>
        <w:numPr>
          <w:ilvl w:val="1"/>
          <w:numId w:val="12"/>
        </w:numPr>
        <w:rPr>
          <w:b/>
        </w:rPr>
      </w:pPr>
      <w:r>
        <w:rPr>
          <w:b/>
        </w:rPr>
        <w:t xml:space="preserve">For NR positioning techniques based on DL timing estimation, the following </w:t>
      </w:r>
      <w:r w:rsidR="009515C9">
        <w:rPr>
          <w:b/>
        </w:rPr>
        <w:t xml:space="preserve">additional </w:t>
      </w:r>
      <w:r>
        <w:rPr>
          <w:b/>
        </w:rPr>
        <w:t xml:space="preserve">measurements </w:t>
      </w:r>
      <w:r w:rsidR="00657A0E">
        <w:rPr>
          <w:b/>
        </w:rPr>
        <w:t xml:space="preserve">based on DL PRS signals </w:t>
      </w:r>
      <w:r>
        <w:rPr>
          <w:b/>
        </w:rPr>
        <w:t>are supported</w:t>
      </w:r>
    </w:p>
    <w:p w14:paraId="0DBC3067" w14:textId="77777777" w:rsidR="000E2985" w:rsidRDefault="000E2985" w:rsidP="000E2985">
      <w:pPr>
        <w:pStyle w:val="3GPPAgreements"/>
        <w:numPr>
          <w:ilvl w:val="2"/>
          <w:numId w:val="12"/>
        </w:numPr>
        <w:rPr>
          <w:b/>
        </w:rPr>
      </w:pPr>
      <w:r>
        <w:rPr>
          <w:b/>
        </w:rPr>
        <w:t>DL PRS SINR</w:t>
      </w:r>
    </w:p>
    <w:p w14:paraId="0799A508" w14:textId="77777777" w:rsidR="000E2985" w:rsidRPr="00D01FBA" w:rsidRDefault="000E2985" w:rsidP="000E2985">
      <w:pPr>
        <w:pStyle w:val="3GPPAgreements"/>
        <w:numPr>
          <w:ilvl w:val="2"/>
          <w:numId w:val="12"/>
        </w:numPr>
        <w:rPr>
          <w:b/>
        </w:rPr>
      </w:pPr>
      <w:r>
        <w:rPr>
          <w:b/>
        </w:rPr>
        <w:t>DL PRS RSRP</w:t>
      </w:r>
      <w:r w:rsidRPr="00D01FBA">
        <w:rPr>
          <w:b/>
          <w:vertAlign w:val="subscript"/>
        </w:rPr>
        <w:t>FAP</w:t>
      </w:r>
    </w:p>
    <w:p w14:paraId="2C5CCD91" w14:textId="3BF46728" w:rsidR="000E2985" w:rsidRDefault="000157EC" w:rsidP="000E2985">
      <w:pPr>
        <w:pStyle w:val="3GPPAgreements"/>
        <w:numPr>
          <w:ilvl w:val="3"/>
          <w:numId w:val="12"/>
        </w:numPr>
        <w:rPr>
          <w:b/>
        </w:rPr>
      </w:pPr>
      <w:r>
        <w:rPr>
          <w:b/>
        </w:rPr>
        <w:t>DL PRS RSRP</w:t>
      </w:r>
      <w:r w:rsidRPr="00D01FBA">
        <w:rPr>
          <w:b/>
          <w:vertAlign w:val="subscript"/>
        </w:rPr>
        <w:t>FAP</w:t>
      </w:r>
      <w:r>
        <w:rPr>
          <w:b/>
        </w:rPr>
        <w:t xml:space="preserve"> c</w:t>
      </w:r>
      <w:r w:rsidR="000E2985">
        <w:rPr>
          <w:b/>
        </w:rPr>
        <w:t>an be replaced by K-Factor indication</w:t>
      </w:r>
    </w:p>
    <w:p w14:paraId="1B65CEA3" w14:textId="77777777" w:rsidR="00491F70" w:rsidRDefault="00491F70" w:rsidP="004526D6">
      <w:pPr>
        <w:pStyle w:val="3GPPText"/>
        <w:rPr>
          <w:highlight w:val="yellow"/>
        </w:rPr>
      </w:pPr>
    </w:p>
    <w:p w14:paraId="59802CCF" w14:textId="753DD913" w:rsidR="00B77AF7" w:rsidRDefault="00DA3389" w:rsidP="00DA3389">
      <w:pPr>
        <w:pStyle w:val="Heading2"/>
        <w:tabs>
          <w:tab w:val="clear" w:pos="5255"/>
          <w:tab w:val="num" w:pos="300"/>
        </w:tabs>
        <w:ind w:left="284" w:hanging="284"/>
      </w:pPr>
      <w:r>
        <w:t xml:space="preserve">DL PRS Measurements </w:t>
      </w:r>
      <w:r w:rsidR="00B77AF7">
        <w:t xml:space="preserve">for NR DL-AoD </w:t>
      </w:r>
      <w:r>
        <w:t xml:space="preserve">based </w:t>
      </w:r>
      <w:r w:rsidR="00B77AF7">
        <w:t>Positioning</w:t>
      </w:r>
    </w:p>
    <w:p w14:paraId="13A447D8" w14:textId="0F684BA8" w:rsidR="00D01FBA" w:rsidRDefault="00D01FBA" w:rsidP="005227A4">
      <w:pPr>
        <w:pStyle w:val="3GPPText"/>
      </w:pPr>
      <w:r>
        <w:t>If DL PRS RSRP</w:t>
      </w:r>
      <w:r w:rsidRPr="00D01FBA">
        <w:rPr>
          <w:vertAlign w:val="subscript"/>
        </w:rPr>
        <w:t>FAP</w:t>
      </w:r>
      <w:r w:rsidRPr="00D01FBA">
        <w:t xml:space="preserve"> </w:t>
      </w:r>
      <w:r w:rsidR="000157EC">
        <w:t xml:space="preserve">measurement </w:t>
      </w:r>
      <w:r w:rsidRPr="00D01FBA">
        <w:t>is defined</w:t>
      </w:r>
      <w:r>
        <w:t xml:space="preserve"> it may be possible to estimate DL-AoD based on </w:t>
      </w:r>
      <w:r w:rsidR="00D34F84">
        <w:t>DL-PRS RSRP or DL PRS RSRP</w:t>
      </w:r>
      <w:r w:rsidR="00D34F84" w:rsidRPr="00D34F84">
        <w:rPr>
          <w:vertAlign w:val="subscript"/>
        </w:rPr>
        <w:t>FAP</w:t>
      </w:r>
      <w:r w:rsidR="00D34F84">
        <w:t xml:space="preserve"> criteria (e.g. Resource ID with max DL PRS-RSRP or max DL PRS-RSRP</w:t>
      </w:r>
      <w:r w:rsidR="00D34F84" w:rsidRPr="00D34F84">
        <w:rPr>
          <w:vertAlign w:val="subscript"/>
        </w:rPr>
        <w:t>FAP</w:t>
      </w:r>
      <w:r w:rsidR="00D34F84">
        <w:t xml:space="preserve">) can be reported. In addition, UE may be able to report measurements using both criteria. In this case, two hypothesis can be analyzed at NW side. </w:t>
      </w:r>
      <w:r w:rsidR="00B77AF7">
        <w:t>In case of LOS propagation condition both criteria are likely to produce the same results that may further increase confidence of LOS radio-conditions together with K-Factor measurements.</w:t>
      </w:r>
    </w:p>
    <w:p w14:paraId="409F7407" w14:textId="77777777" w:rsidR="00D34F84" w:rsidRPr="004526D6" w:rsidRDefault="00D34F84" w:rsidP="004526D6">
      <w:pPr>
        <w:pStyle w:val="3GPPText"/>
      </w:pPr>
    </w:p>
    <w:p w14:paraId="3311B17D" w14:textId="77777777" w:rsidR="006043C3" w:rsidRDefault="006043C3" w:rsidP="003F44B1">
      <w:pPr>
        <w:pStyle w:val="3GPPText"/>
        <w:numPr>
          <w:ilvl w:val="0"/>
          <w:numId w:val="13"/>
        </w:numPr>
        <w:ind w:left="0"/>
      </w:pPr>
    </w:p>
    <w:p w14:paraId="560FB14D" w14:textId="58A6EC0D" w:rsidR="006043C3" w:rsidRPr="006043C3" w:rsidRDefault="006043C3" w:rsidP="006043C3">
      <w:pPr>
        <w:pStyle w:val="3GPPAgreements"/>
        <w:numPr>
          <w:ilvl w:val="1"/>
          <w:numId w:val="12"/>
        </w:numPr>
        <w:rPr>
          <w:b/>
        </w:rPr>
      </w:pPr>
      <w:r w:rsidRPr="006043C3">
        <w:rPr>
          <w:b/>
        </w:rPr>
        <w:t xml:space="preserve">DL-AoD can be determined based on </w:t>
      </w:r>
      <w:r>
        <w:rPr>
          <w:b/>
        </w:rPr>
        <w:t>either of the two metrics DL PRS RSRP or DL PRS RSRP</w:t>
      </w:r>
      <w:r w:rsidRPr="006043C3">
        <w:rPr>
          <w:b/>
          <w:vertAlign w:val="subscript"/>
        </w:rPr>
        <w:t>FAP</w:t>
      </w:r>
    </w:p>
    <w:p w14:paraId="16BAA291" w14:textId="3D71C044" w:rsidR="006043C3" w:rsidRPr="006043C3" w:rsidRDefault="000157EC" w:rsidP="006043C3">
      <w:pPr>
        <w:pStyle w:val="3GPPAgreements"/>
        <w:numPr>
          <w:ilvl w:val="1"/>
          <w:numId w:val="12"/>
        </w:numPr>
        <w:rPr>
          <w:b/>
        </w:rPr>
      </w:pPr>
      <w:r>
        <w:rPr>
          <w:b/>
        </w:rPr>
        <w:t>Support of b</w:t>
      </w:r>
      <w:r w:rsidR="006043C3">
        <w:rPr>
          <w:b/>
        </w:rPr>
        <w:t xml:space="preserve">oth mechanisms of DL-AoD determination </w:t>
      </w:r>
      <w:r>
        <w:rPr>
          <w:b/>
        </w:rPr>
        <w:t>is</w:t>
      </w:r>
      <w:r w:rsidR="006043C3">
        <w:rPr>
          <w:b/>
        </w:rPr>
        <w:t xml:space="preserve"> beneficial for NR Positioning</w:t>
      </w:r>
    </w:p>
    <w:p w14:paraId="571A6785" w14:textId="77777777" w:rsidR="000157EC" w:rsidRDefault="000157EC" w:rsidP="004526D6">
      <w:pPr>
        <w:pStyle w:val="3GPPText"/>
      </w:pPr>
    </w:p>
    <w:p w14:paraId="2F10767F" w14:textId="77777777" w:rsidR="006043C3" w:rsidRDefault="006043C3" w:rsidP="003F44B1">
      <w:pPr>
        <w:pStyle w:val="3GPPText"/>
        <w:numPr>
          <w:ilvl w:val="0"/>
          <w:numId w:val="14"/>
        </w:numPr>
      </w:pPr>
    </w:p>
    <w:p w14:paraId="4F55E055" w14:textId="77777777" w:rsidR="00163F66" w:rsidRDefault="000157EC" w:rsidP="000157EC">
      <w:pPr>
        <w:pStyle w:val="3GPPAgreements"/>
        <w:numPr>
          <w:ilvl w:val="1"/>
          <w:numId w:val="12"/>
        </w:numPr>
        <w:rPr>
          <w:b/>
        </w:rPr>
      </w:pPr>
      <w:r w:rsidRPr="000157EC">
        <w:rPr>
          <w:b/>
        </w:rPr>
        <w:t xml:space="preserve">NR Positioning supports </w:t>
      </w:r>
      <w:r w:rsidR="006043C3" w:rsidRPr="000157EC">
        <w:rPr>
          <w:b/>
        </w:rPr>
        <w:t xml:space="preserve">DL-AoD </w:t>
      </w:r>
      <w:r w:rsidRPr="000157EC">
        <w:rPr>
          <w:b/>
        </w:rPr>
        <w:t xml:space="preserve">measurements </w:t>
      </w:r>
      <w:r w:rsidR="006043C3" w:rsidRPr="000157EC">
        <w:rPr>
          <w:b/>
        </w:rPr>
        <w:t xml:space="preserve">based on </w:t>
      </w:r>
      <w:r w:rsidR="00163F66">
        <w:rPr>
          <w:b/>
        </w:rPr>
        <w:t xml:space="preserve">both </w:t>
      </w:r>
      <w:r w:rsidR="00163F66" w:rsidRPr="000157EC">
        <w:rPr>
          <w:b/>
        </w:rPr>
        <w:t>DL PRS RSRP</w:t>
      </w:r>
      <w:r w:rsidR="00163F66">
        <w:rPr>
          <w:b/>
        </w:rPr>
        <w:t xml:space="preserve"> and </w:t>
      </w:r>
      <w:r w:rsidRPr="000157EC">
        <w:rPr>
          <w:b/>
        </w:rPr>
        <w:t>DL PRS RSRP</w:t>
      </w:r>
      <w:r w:rsidRPr="000157EC">
        <w:rPr>
          <w:b/>
          <w:vertAlign w:val="subscript"/>
        </w:rPr>
        <w:t>FAP</w:t>
      </w:r>
      <w:r w:rsidRPr="000157EC">
        <w:rPr>
          <w:b/>
        </w:rPr>
        <w:t xml:space="preserve"> </w:t>
      </w:r>
    </w:p>
    <w:p w14:paraId="255E9730" w14:textId="38DAD0B3" w:rsidR="00163F66" w:rsidRPr="000157EC" w:rsidRDefault="00163F66" w:rsidP="00163F66">
      <w:pPr>
        <w:pStyle w:val="3GPPAgreements"/>
        <w:numPr>
          <w:ilvl w:val="2"/>
          <w:numId w:val="12"/>
        </w:numPr>
        <w:rPr>
          <w:b/>
        </w:rPr>
      </w:pPr>
      <w:r w:rsidRPr="000157EC">
        <w:rPr>
          <w:b/>
        </w:rPr>
        <w:t>DL PRS Resource ID with max of DL PRS RSRP value</w:t>
      </w:r>
    </w:p>
    <w:p w14:paraId="162BE554" w14:textId="66AA4217" w:rsidR="006043C3" w:rsidRDefault="006043C3" w:rsidP="00163F66">
      <w:pPr>
        <w:pStyle w:val="3GPPAgreements"/>
        <w:numPr>
          <w:ilvl w:val="2"/>
          <w:numId w:val="12"/>
        </w:numPr>
        <w:rPr>
          <w:b/>
        </w:rPr>
      </w:pPr>
      <w:r w:rsidRPr="000157EC">
        <w:rPr>
          <w:b/>
        </w:rPr>
        <w:t>DL PRS Resource ID with max of DL PRS RSRP</w:t>
      </w:r>
      <w:r w:rsidRPr="000157EC">
        <w:rPr>
          <w:b/>
          <w:vertAlign w:val="subscript"/>
        </w:rPr>
        <w:t>FAP</w:t>
      </w:r>
      <w:r w:rsidRPr="000157EC">
        <w:rPr>
          <w:b/>
        </w:rPr>
        <w:t xml:space="preserve"> value</w:t>
      </w:r>
    </w:p>
    <w:p w14:paraId="3DC6FFD3" w14:textId="77777777" w:rsidR="004526D6" w:rsidRPr="004526D6" w:rsidRDefault="004526D6" w:rsidP="004526D6">
      <w:pPr>
        <w:pStyle w:val="3GPPText"/>
      </w:pPr>
    </w:p>
    <w:p w14:paraId="470319DF" w14:textId="0F6D3C48" w:rsidR="00596D6A" w:rsidRDefault="00596D6A" w:rsidP="00E1142C">
      <w:pPr>
        <w:pStyle w:val="3GPPH1"/>
      </w:pPr>
      <w:r>
        <w:t>UE Reporting</w:t>
      </w:r>
      <w:r w:rsidR="00E1142C">
        <w:t xml:space="preserve"> for NR Positioning</w:t>
      </w:r>
    </w:p>
    <w:p w14:paraId="3DEBF0F1" w14:textId="77777777" w:rsidR="00E1142C" w:rsidRDefault="00E1142C" w:rsidP="00E1142C">
      <w:pPr>
        <w:pStyle w:val="Heading2"/>
        <w:tabs>
          <w:tab w:val="clear" w:pos="5255"/>
          <w:tab w:val="num" w:pos="300"/>
        </w:tabs>
        <w:ind w:left="284" w:hanging="284"/>
      </w:pPr>
      <w:r>
        <w:t>DL PRS</w:t>
      </w:r>
      <w:r w:rsidRPr="005227A4">
        <w:t xml:space="preserve"> </w:t>
      </w:r>
      <w:r>
        <w:t>Report Configuration</w:t>
      </w:r>
    </w:p>
    <w:p w14:paraId="1F8727EB" w14:textId="45A31C75" w:rsidR="00E1142C" w:rsidRDefault="00E1142C" w:rsidP="00E1142C">
      <w:pPr>
        <w:pStyle w:val="3GPPText"/>
      </w:pPr>
      <w:r>
        <w:t>For NR positioning, a UE is expected to perform measurements for DL PRS Resources within DL PRS Resource Set</w:t>
      </w:r>
      <w:r w:rsidR="00163F66">
        <w:t>s</w:t>
      </w:r>
      <w:r w:rsidR="009515C9">
        <w:t xml:space="preserve">, </w:t>
      </w:r>
      <w:r>
        <w:t>which are configured for UE measurements and reporting.</w:t>
      </w:r>
      <w:r w:rsidR="0096540C">
        <w:t xml:space="preserve"> A</w:t>
      </w:r>
      <w:r>
        <w:t xml:space="preserve"> UE </w:t>
      </w:r>
      <w:r w:rsidR="0096540C">
        <w:t xml:space="preserve">behavior </w:t>
      </w:r>
      <w:r>
        <w:t xml:space="preserve">is expected to follow DL PRS Measurement Report configuration for UE DL </w:t>
      </w:r>
      <w:r w:rsidR="00163F66">
        <w:t xml:space="preserve">PRS </w:t>
      </w:r>
      <w:r>
        <w:t>measurements</w:t>
      </w:r>
      <w:r w:rsidR="00163F66">
        <w:t xml:space="preserve"> (see </w:t>
      </w:r>
      <w:r w:rsidR="00163F66">
        <w:fldChar w:fldCharType="begin"/>
      </w:r>
      <w:r w:rsidR="00163F66">
        <w:instrText xml:space="preserve"> REF _Ref7008476 \h </w:instrText>
      </w:r>
      <w:r w:rsidR="00163F66">
        <w:fldChar w:fldCharType="separate"/>
      </w:r>
      <w:r w:rsidR="00163F66">
        <w:t xml:space="preserve">Figure </w:t>
      </w:r>
      <w:r w:rsidR="00163F66">
        <w:rPr>
          <w:noProof/>
        </w:rPr>
        <w:t>2</w:t>
      </w:r>
      <w:r w:rsidR="00163F66">
        <w:fldChar w:fldCharType="end"/>
      </w:r>
      <w:r w:rsidR="00163F66">
        <w:t>)</w:t>
      </w:r>
      <w:r>
        <w:t>.</w:t>
      </w:r>
    </w:p>
    <w:p w14:paraId="1F131819" w14:textId="77777777" w:rsidR="00E1142C" w:rsidRDefault="00E1142C" w:rsidP="00E1142C">
      <w:pPr>
        <w:pStyle w:val="3GPPText"/>
        <w:jc w:val="center"/>
      </w:pPr>
      <w:r w:rsidRPr="008B0AB4">
        <w:object w:dxaOrig="8671" w:dyaOrig="6401" w14:anchorId="6FDD8BEB">
          <v:shape id="_x0000_i1026" type="#_x0000_t75" style="width:224.2pt;height:166.35pt" o:ole="">
            <v:imagedata r:id="rId16" o:title=""/>
          </v:shape>
          <o:OLEObject Type="Embed" ProgID="Visio.Drawing.15" ShapeID="_x0000_i1026" DrawAspect="Content" ObjectID="_1618411301" r:id="rId17"/>
        </w:object>
      </w:r>
    </w:p>
    <w:p w14:paraId="3A9033A0" w14:textId="005EBA8C" w:rsidR="00E1142C" w:rsidRDefault="00E1142C" w:rsidP="00E1142C">
      <w:pPr>
        <w:pStyle w:val="Caption"/>
        <w:jc w:val="center"/>
      </w:pPr>
      <w:bookmarkStart w:id="5" w:name="_Ref7008476"/>
      <w:r>
        <w:t xml:space="preserve">Figure </w:t>
      </w:r>
      <w:r>
        <w:fldChar w:fldCharType="begin"/>
      </w:r>
      <w:r>
        <w:instrText xml:space="preserve"> SEQ Figure \* ARABIC </w:instrText>
      </w:r>
      <w:r>
        <w:fldChar w:fldCharType="separate"/>
      </w:r>
      <w:r>
        <w:rPr>
          <w:noProof/>
        </w:rPr>
        <w:t>2</w:t>
      </w:r>
      <w:r>
        <w:fldChar w:fldCharType="end"/>
      </w:r>
      <w:bookmarkEnd w:id="5"/>
      <w:r>
        <w:t xml:space="preserve">: DL PRS Measurement Report </w:t>
      </w:r>
      <w:r w:rsidR="0096540C">
        <w:t xml:space="preserve">and its </w:t>
      </w:r>
      <w:r>
        <w:t>association with DL PRS Resource Sets and Resources</w:t>
      </w:r>
    </w:p>
    <w:p w14:paraId="491951F9" w14:textId="77777777" w:rsidR="00E1142C" w:rsidRPr="004526D6" w:rsidRDefault="00E1142C" w:rsidP="004526D6">
      <w:pPr>
        <w:pStyle w:val="3GPPText"/>
      </w:pPr>
    </w:p>
    <w:p w14:paraId="6B6A96EB" w14:textId="77777777" w:rsidR="00E1142C" w:rsidRDefault="00E1142C" w:rsidP="00F473EB">
      <w:pPr>
        <w:pStyle w:val="3GPPText"/>
        <w:numPr>
          <w:ilvl w:val="0"/>
          <w:numId w:val="15"/>
        </w:numPr>
      </w:pPr>
    </w:p>
    <w:p w14:paraId="732CB0ED" w14:textId="05602332" w:rsidR="00E1142C" w:rsidRDefault="00E1142C" w:rsidP="00E1142C">
      <w:pPr>
        <w:pStyle w:val="3GPPText"/>
        <w:numPr>
          <w:ilvl w:val="1"/>
          <w:numId w:val="14"/>
        </w:numPr>
        <w:rPr>
          <w:b/>
        </w:rPr>
      </w:pPr>
      <w:r>
        <w:rPr>
          <w:b/>
        </w:rPr>
        <w:t xml:space="preserve">NR supports </w:t>
      </w:r>
      <w:r w:rsidR="00CB6DBE">
        <w:rPr>
          <w:b/>
        </w:rPr>
        <w:t xml:space="preserve">signaling to configure UE with </w:t>
      </w:r>
      <w:r>
        <w:rPr>
          <w:b/>
        </w:rPr>
        <w:t>DL PRS Measurement Report</w:t>
      </w:r>
      <w:r w:rsidR="00CB6DBE">
        <w:rPr>
          <w:b/>
        </w:rPr>
        <w:t xml:space="preserve"> (DPMR)</w:t>
      </w:r>
      <w:r w:rsidR="009E2D99">
        <w:rPr>
          <w:b/>
        </w:rPr>
        <w:t xml:space="preserve"> settings</w:t>
      </w:r>
    </w:p>
    <w:p w14:paraId="3E1F86A5" w14:textId="77777777" w:rsidR="001F2F4B" w:rsidRPr="004526D6" w:rsidRDefault="001F2F4B" w:rsidP="004526D6">
      <w:pPr>
        <w:pStyle w:val="3GPPText"/>
      </w:pPr>
    </w:p>
    <w:p w14:paraId="48FE1D94" w14:textId="3BECABA0" w:rsidR="00A845D3" w:rsidRDefault="00BC344D" w:rsidP="005227A4">
      <w:pPr>
        <w:pStyle w:val="3GPPText"/>
      </w:pPr>
      <w:r>
        <w:t xml:space="preserve">The </w:t>
      </w:r>
      <w:r w:rsidR="00A845D3">
        <w:t xml:space="preserve">DL PRS RSRP and SINR measurements are expected to be conducted individually per DL PRS Resource. As for </w:t>
      </w:r>
      <w:r w:rsidR="00546D6E">
        <w:t xml:space="preserve">the </w:t>
      </w:r>
      <w:r w:rsidR="00A845D3">
        <w:t xml:space="preserve">DL PRS RSTD measurements, </w:t>
      </w:r>
      <w:r w:rsidR="00CB6DBE">
        <w:t>taking into account</w:t>
      </w:r>
      <w:r w:rsidR="00A845D3">
        <w:t xml:space="preserve"> </w:t>
      </w:r>
      <w:r w:rsidR="00B766E3">
        <w:t xml:space="preserve">outcome of the </w:t>
      </w:r>
      <w:r w:rsidR="00A845D3">
        <w:t>discussion on estimation of reference time for RSTD</w:t>
      </w:r>
      <w:r w:rsidR="00B766E3">
        <w:t xml:space="preserve">, </w:t>
      </w:r>
      <w:r w:rsidR="00A845D3">
        <w:t>different options are possible</w:t>
      </w:r>
      <w:r>
        <w:t xml:space="preserve"> for RSTD measurements</w:t>
      </w:r>
      <w:r w:rsidR="00B766E3">
        <w:t>:</w:t>
      </w:r>
    </w:p>
    <w:p w14:paraId="2DA306D5" w14:textId="7F8ED43A" w:rsidR="004306BB" w:rsidRPr="002E7BC2" w:rsidRDefault="004306BB" w:rsidP="004306BB">
      <w:pPr>
        <w:pStyle w:val="3GPPAgreements"/>
      </w:pPr>
      <w:r>
        <w:t>Option 1. UE is configured to report s</w:t>
      </w:r>
      <w:r w:rsidRPr="002E7BC2">
        <w:t xml:space="preserve">ingle </w:t>
      </w:r>
      <w:r>
        <w:t>RSTD m</w:t>
      </w:r>
      <w:r w:rsidRPr="002E7BC2">
        <w:t>easurement per DL PRS Resource Set</w:t>
      </w:r>
    </w:p>
    <w:p w14:paraId="2D675158" w14:textId="2A66D44B" w:rsidR="004306BB" w:rsidRDefault="004306BB" w:rsidP="004306BB">
      <w:pPr>
        <w:pStyle w:val="3GPPAgreements"/>
        <w:numPr>
          <w:ilvl w:val="1"/>
          <w:numId w:val="8"/>
        </w:numPr>
      </w:pPr>
      <w:r>
        <w:t>Option 1A. Using single DL PRS Resource from DL PRS Resource Set</w:t>
      </w:r>
    </w:p>
    <w:p w14:paraId="5C4E8701" w14:textId="6C2162F4" w:rsidR="004306BB" w:rsidRDefault="004306BB" w:rsidP="004306BB">
      <w:pPr>
        <w:pStyle w:val="3GPPAgreements"/>
        <w:numPr>
          <w:ilvl w:val="1"/>
          <w:numId w:val="8"/>
        </w:numPr>
      </w:pPr>
      <w:r>
        <w:t>Option 1B. Using subset of DL PRS Resources from DL PRS Resource Set</w:t>
      </w:r>
    </w:p>
    <w:p w14:paraId="2CF9B3D7" w14:textId="33B7F67A" w:rsidR="004306BB" w:rsidRDefault="004306BB" w:rsidP="004306BB">
      <w:pPr>
        <w:pStyle w:val="3GPPAgreements"/>
        <w:numPr>
          <w:ilvl w:val="1"/>
          <w:numId w:val="8"/>
        </w:numPr>
      </w:pPr>
      <w:r>
        <w:t>Option 1C. Using all DL PRS Resources from DL PRS Resource Set</w:t>
      </w:r>
    </w:p>
    <w:p w14:paraId="769110E6" w14:textId="7D9E43BA" w:rsidR="004306BB" w:rsidRDefault="004306BB" w:rsidP="004306BB">
      <w:pPr>
        <w:pStyle w:val="3GPPAgreements"/>
      </w:pPr>
      <w:r>
        <w:t xml:space="preserve">Option 2. UE is configured to report </w:t>
      </w:r>
      <w:r w:rsidR="00747359" w:rsidRPr="00747359">
        <w:rPr>
          <w:i/>
        </w:rPr>
        <w:t>M</w:t>
      </w:r>
      <w:r w:rsidR="00747359">
        <w:t xml:space="preserve"> (</w:t>
      </w:r>
      <w:r w:rsidRPr="004306BB">
        <w:rPr>
          <w:i/>
        </w:rPr>
        <w:t>M</w:t>
      </w:r>
      <w:r w:rsidR="00747359">
        <w:rPr>
          <w:i/>
        </w:rPr>
        <w:t xml:space="preserve"> ˃ 1</w:t>
      </w:r>
      <w:r w:rsidR="00747359">
        <w:t xml:space="preserve">) </w:t>
      </w:r>
      <w:r>
        <w:t>RSTD m</w:t>
      </w:r>
      <w:r w:rsidRPr="002E7BC2">
        <w:t>easurement</w:t>
      </w:r>
      <w:r>
        <w:t>s</w:t>
      </w:r>
      <w:r w:rsidRPr="002E7BC2">
        <w:t xml:space="preserve"> per DL PRS Resource Set</w:t>
      </w:r>
      <w:r w:rsidR="00DA5A3C" w:rsidRPr="00DA5A3C">
        <w:t xml:space="preserve"> </w:t>
      </w:r>
      <w:r w:rsidR="00DA5A3C">
        <w:t xml:space="preserve">based on </w:t>
      </w:r>
      <w:r w:rsidR="00DA5A3C" w:rsidRPr="00747359">
        <w:rPr>
          <w:i/>
        </w:rPr>
        <w:t>M</w:t>
      </w:r>
      <w:r w:rsidR="00DA5A3C">
        <w:t xml:space="preserve"> DL PRS Resources</w:t>
      </w:r>
    </w:p>
    <w:p w14:paraId="49886B96" w14:textId="27E998C4" w:rsidR="00B766E3" w:rsidRDefault="00CD2EBE" w:rsidP="00B766E3">
      <w:pPr>
        <w:pStyle w:val="3GPPText"/>
      </w:pPr>
      <w:r>
        <w:t>In</w:t>
      </w:r>
      <w:r w:rsidR="00DA5A3C">
        <w:t xml:space="preserve"> both options, it is assumed that DL PRS Resource ID(s) </w:t>
      </w:r>
      <w:r>
        <w:t xml:space="preserve">(pointers to DL PRS Resources for measurements) are either provided by network or selected by UE if there is no </w:t>
      </w:r>
      <w:r w:rsidR="00546D6E">
        <w:t xml:space="preserve">DL PRS </w:t>
      </w:r>
      <w:r w:rsidR="000D6829">
        <w:t xml:space="preserve">Resource IDs </w:t>
      </w:r>
      <w:r>
        <w:t>provided</w:t>
      </w:r>
      <w:r w:rsidR="000D6829">
        <w:t xml:space="preserve"> as a part DL PRS Measurement Report configuration. If UE is expected to select DL PRS Resources for RSTD measurement it may be preconfigured with a criteria for selection of </w:t>
      </w:r>
      <w:r w:rsidR="000D6829" w:rsidRPr="000D6829">
        <w:rPr>
          <w:i/>
        </w:rPr>
        <w:t xml:space="preserve">M </w:t>
      </w:r>
      <w:r w:rsidR="000D6829" w:rsidRPr="000D6829">
        <w:t>DL PRS Resources</w:t>
      </w:r>
      <w:r w:rsidR="000D6829">
        <w:t xml:space="preserve"> from DL PRS Resource Set</w:t>
      </w:r>
      <w:r w:rsidR="00546D6E">
        <w:t xml:space="preserve"> and follow this criteria for DL PRS Resource selection for reporting. </w:t>
      </w:r>
      <w:r w:rsidR="00B766E3">
        <w:t xml:space="preserve">Independently of </w:t>
      </w:r>
      <w:r w:rsidR="00546D6E">
        <w:t xml:space="preserve">specific </w:t>
      </w:r>
      <w:r w:rsidR="00B766E3">
        <w:t>options</w:t>
      </w:r>
      <w:r w:rsidR="00546D6E">
        <w:t xml:space="preserve"> agreed</w:t>
      </w:r>
      <w:r w:rsidR="00B766E3">
        <w:t xml:space="preserve">, a UE is expected to </w:t>
      </w:r>
      <w:r w:rsidR="00546D6E">
        <w:t xml:space="preserve">always </w:t>
      </w:r>
      <w:r w:rsidR="00B766E3">
        <w:t>perform measurements according to DL PRS Measurement Report configuration</w:t>
      </w:r>
      <w:r w:rsidR="000D6829">
        <w:t xml:space="preserve"> provided by network</w:t>
      </w:r>
      <w:r w:rsidR="00B766E3">
        <w:t>.</w:t>
      </w:r>
    </w:p>
    <w:p w14:paraId="5EEA4D6C" w14:textId="77777777" w:rsidR="00C12929" w:rsidRPr="004526D6" w:rsidRDefault="00C12929" w:rsidP="004526D6">
      <w:pPr>
        <w:pStyle w:val="3GPPText"/>
      </w:pPr>
    </w:p>
    <w:p w14:paraId="6087B096" w14:textId="77777777" w:rsidR="00353C22" w:rsidRDefault="00353C22" w:rsidP="00F473EB">
      <w:pPr>
        <w:pStyle w:val="3GPPText"/>
        <w:numPr>
          <w:ilvl w:val="0"/>
          <w:numId w:val="15"/>
        </w:numPr>
      </w:pPr>
    </w:p>
    <w:p w14:paraId="614F05A2" w14:textId="1F5C76F4" w:rsidR="005C48DF" w:rsidRDefault="005C48DF" w:rsidP="00151CB6">
      <w:pPr>
        <w:pStyle w:val="3GPPText"/>
        <w:numPr>
          <w:ilvl w:val="1"/>
          <w:numId w:val="14"/>
        </w:numPr>
        <w:rPr>
          <w:b/>
        </w:rPr>
      </w:pPr>
      <w:r>
        <w:rPr>
          <w:b/>
        </w:rPr>
        <w:t>For DL PRS RSRP and SINR measurements,</w:t>
      </w:r>
    </w:p>
    <w:p w14:paraId="0425BC02" w14:textId="2FBF60D5" w:rsidR="005C48DF" w:rsidRDefault="005C48DF" w:rsidP="005C48DF">
      <w:pPr>
        <w:pStyle w:val="3GPPText"/>
        <w:numPr>
          <w:ilvl w:val="2"/>
          <w:numId w:val="14"/>
        </w:numPr>
        <w:rPr>
          <w:b/>
        </w:rPr>
      </w:pPr>
      <w:r w:rsidRPr="00427437">
        <w:rPr>
          <w:b/>
        </w:rPr>
        <w:t xml:space="preserve">UE </w:t>
      </w:r>
      <w:r>
        <w:rPr>
          <w:b/>
        </w:rPr>
        <w:t xml:space="preserve">is configured with a list of DL PRS Resource Set IDs </w:t>
      </w:r>
      <w:r w:rsidR="00546D6E">
        <w:rPr>
          <w:b/>
        </w:rPr>
        <w:t>and</w:t>
      </w:r>
      <w:r>
        <w:rPr>
          <w:b/>
        </w:rPr>
        <w:t xml:space="preserve"> DL PRS Resource IDs for measurement and reporting</w:t>
      </w:r>
      <w:r w:rsidR="00F05D43">
        <w:rPr>
          <w:b/>
        </w:rPr>
        <w:t xml:space="preserve"> of measurement results</w:t>
      </w:r>
    </w:p>
    <w:p w14:paraId="33525AA4" w14:textId="77DFCE44" w:rsidR="005C48DF" w:rsidRDefault="005C48DF" w:rsidP="00151CB6">
      <w:pPr>
        <w:pStyle w:val="3GPPText"/>
        <w:numPr>
          <w:ilvl w:val="1"/>
          <w:numId w:val="14"/>
        </w:numPr>
        <w:rPr>
          <w:b/>
        </w:rPr>
      </w:pPr>
      <w:r>
        <w:rPr>
          <w:b/>
        </w:rPr>
        <w:t>For DL PRS RSTD measurements,</w:t>
      </w:r>
    </w:p>
    <w:p w14:paraId="0F31A76A" w14:textId="1DD8C158" w:rsidR="00427437" w:rsidRDefault="00427437" w:rsidP="005C48DF">
      <w:pPr>
        <w:pStyle w:val="3GPPText"/>
        <w:numPr>
          <w:ilvl w:val="2"/>
          <w:numId w:val="14"/>
        </w:numPr>
        <w:rPr>
          <w:b/>
        </w:rPr>
      </w:pPr>
      <w:r>
        <w:rPr>
          <w:b/>
        </w:rPr>
        <w:t xml:space="preserve">UE </w:t>
      </w:r>
      <w:r w:rsidR="005C76F2">
        <w:rPr>
          <w:b/>
        </w:rPr>
        <w:t>is</w:t>
      </w:r>
      <w:r>
        <w:rPr>
          <w:b/>
        </w:rPr>
        <w:t xml:space="preserve"> configured </w:t>
      </w:r>
      <w:r w:rsidR="005C76F2">
        <w:rPr>
          <w:b/>
        </w:rPr>
        <w:t xml:space="preserve">whether </w:t>
      </w:r>
      <w:r>
        <w:rPr>
          <w:b/>
        </w:rPr>
        <w:t>to</w:t>
      </w:r>
      <w:r w:rsidR="005C76F2">
        <w:rPr>
          <w:b/>
        </w:rPr>
        <w:t xml:space="preserve"> </w:t>
      </w:r>
      <w:r w:rsidR="006059AD">
        <w:rPr>
          <w:b/>
        </w:rPr>
        <w:t>provide</w:t>
      </w:r>
      <w:r w:rsidR="00270D52">
        <w:rPr>
          <w:b/>
        </w:rPr>
        <w:t xml:space="preserve"> </w:t>
      </w:r>
      <w:r w:rsidR="00504E7C">
        <w:rPr>
          <w:b/>
        </w:rPr>
        <w:t>single</w:t>
      </w:r>
      <w:r>
        <w:rPr>
          <w:b/>
        </w:rPr>
        <w:t xml:space="preserve"> </w:t>
      </w:r>
      <w:r w:rsidR="00EE5DFB">
        <w:rPr>
          <w:b/>
        </w:rPr>
        <w:t xml:space="preserve">or </w:t>
      </w:r>
      <w:r w:rsidR="006059AD">
        <w:rPr>
          <w:b/>
        </w:rPr>
        <w:t>multiple (</w:t>
      </w:r>
      <w:r w:rsidR="00270D52" w:rsidRPr="00270D52">
        <w:rPr>
          <w:b/>
          <w:i/>
        </w:rPr>
        <w:t>M</w:t>
      </w:r>
      <w:r w:rsidR="006059AD" w:rsidRPr="006059AD">
        <w:rPr>
          <w:b/>
        </w:rPr>
        <w:t>)</w:t>
      </w:r>
      <w:r w:rsidR="00EE5DFB">
        <w:rPr>
          <w:b/>
        </w:rPr>
        <w:t xml:space="preserve"> </w:t>
      </w:r>
      <w:r w:rsidR="000D6829">
        <w:rPr>
          <w:b/>
        </w:rPr>
        <w:t xml:space="preserve">RSTD </w:t>
      </w:r>
      <w:r w:rsidR="00F05D43">
        <w:rPr>
          <w:b/>
        </w:rPr>
        <w:t xml:space="preserve">measurements </w:t>
      </w:r>
      <w:r w:rsidR="00EE5DFB">
        <w:rPr>
          <w:b/>
        </w:rPr>
        <w:t xml:space="preserve">per </w:t>
      </w:r>
      <w:r>
        <w:rPr>
          <w:b/>
        </w:rPr>
        <w:t>DL PRS Resource Set</w:t>
      </w:r>
    </w:p>
    <w:p w14:paraId="293E4B27" w14:textId="0A53B1F6" w:rsidR="00BC6C06" w:rsidRDefault="00270D52" w:rsidP="005C48DF">
      <w:pPr>
        <w:pStyle w:val="3GPPText"/>
        <w:numPr>
          <w:ilvl w:val="2"/>
          <w:numId w:val="14"/>
        </w:numPr>
        <w:rPr>
          <w:b/>
        </w:rPr>
      </w:pPr>
      <w:r w:rsidRPr="00270D52">
        <w:rPr>
          <w:b/>
        </w:rPr>
        <w:t xml:space="preserve">If </w:t>
      </w:r>
      <w:r w:rsidR="00BB4639">
        <w:rPr>
          <w:b/>
        </w:rPr>
        <w:t xml:space="preserve">a </w:t>
      </w:r>
      <w:r w:rsidR="00EE5DFB" w:rsidRPr="00270D52">
        <w:rPr>
          <w:b/>
        </w:rPr>
        <w:t>UE is c</w:t>
      </w:r>
      <w:r w:rsidR="00504E7C" w:rsidRPr="00270D52">
        <w:rPr>
          <w:b/>
        </w:rPr>
        <w:t xml:space="preserve">onfigured with </w:t>
      </w:r>
      <w:r w:rsidRPr="00270D52">
        <w:rPr>
          <w:b/>
        </w:rPr>
        <w:t xml:space="preserve">a list of </w:t>
      </w:r>
      <w:r w:rsidR="00504E7C" w:rsidRPr="00270D52">
        <w:rPr>
          <w:b/>
        </w:rPr>
        <w:t xml:space="preserve">DL PRS Resource IDs for each </w:t>
      </w:r>
      <w:r w:rsidR="005C48DF">
        <w:rPr>
          <w:b/>
        </w:rPr>
        <w:t xml:space="preserve">configured </w:t>
      </w:r>
      <w:r w:rsidR="00EE5DFB" w:rsidRPr="00270D52">
        <w:rPr>
          <w:b/>
        </w:rPr>
        <w:t>DL PRS Resource Set</w:t>
      </w:r>
      <w:r w:rsidR="005C76F2" w:rsidRPr="00270D52">
        <w:rPr>
          <w:b/>
        </w:rPr>
        <w:t xml:space="preserve"> ID</w:t>
      </w:r>
      <w:r w:rsidR="00BC6C06">
        <w:rPr>
          <w:b/>
        </w:rPr>
        <w:t>,</w:t>
      </w:r>
    </w:p>
    <w:p w14:paraId="0B802BEB" w14:textId="1F7E168D" w:rsidR="00BC6C06" w:rsidRDefault="00BC6C06" w:rsidP="005C48DF">
      <w:pPr>
        <w:pStyle w:val="3GPPText"/>
        <w:numPr>
          <w:ilvl w:val="3"/>
          <w:numId w:val="14"/>
        </w:numPr>
        <w:rPr>
          <w:b/>
        </w:rPr>
      </w:pPr>
      <w:r>
        <w:rPr>
          <w:b/>
        </w:rPr>
        <w:t>UE</w:t>
      </w:r>
      <w:r w:rsidR="00270D52" w:rsidRPr="00270D52">
        <w:rPr>
          <w:b/>
        </w:rPr>
        <w:t xml:space="preserve"> is expected to use </w:t>
      </w:r>
      <w:r w:rsidR="00270D52">
        <w:rPr>
          <w:b/>
        </w:rPr>
        <w:t>indicated DL PRS</w:t>
      </w:r>
      <w:r w:rsidR="00270D52" w:rsidRPr="00270D52">
        <w:rPr>
          <w:b/>
        </w:rPr>
        <w:t xml:space="preserve"> </w:t>
      </w:r>
      <w:r w:rsidR="00270D52">
        <w:rPr>
          <w:b/>
        </w:rPr>
        <w:t>R</w:t>
      </w:r>
      <w:r w:rsidR="00270D52" w:rsidRPr="00270D52">
        <w:rPr>
          <w:b/>
        </w:rPr>
        <w:t xml:space="preserve">esources for </w:t>
      </w:r>
      <w:r w:rsidR="000D6829">
        <w:rPr>
          <w:b/>
        </w:rPr>
        <w:t xml:space="preserve">RSTD </w:t>
      </w:r>
      <w:r w:rsidR="00270D52" w:rsidRPr="00270D52">
        <w:rPr>
          <w:b/>
        </w:rPr>
        <w:t>measurements and reporting</w:t>
      </w:r>
    </w:p>
    <w:p w14:paraId="57193FD4" w14:textId="72D0B025" w:rsidR="00BC6C06" w:rsidRDefault="00EE5DFB" w:rsidP="005C48DF">
      <w:pPr>
        <w:pStyle w:val="3GPPText"/>
        <w:numPr>
          <w:ilvl w:val="2"/>
          <w:numId w:val="14"/>
        </w:numPr>
        <w:rPr>
          <w:b/>
        </w:rPr>
      </w:pPr>
      <w:r w:rsidRPr="00270D52">
        <w:rPr>
          <w:b/>
        </w:rPr>
        <w:t>Otherwise</w:t>
      </w:r>
      <w:r w:rsidR="00566822" w:rsidRPr="00270D52">
        <w:rPr>
          <w:b/>
        </w:rPr>
        <w:t xml:space="preserve">, </w:t>
      </w:r>
      <w:r w:rsidRPr="00270D52">
        <w:rPr>
          <w:b/>
        </w:rPr>
        <w:t xml:space="preserve">if </w:t>
      </w:r>
      <w:r w:rsidR="00566822" w:rsidRPr="00270D52">
        <w:rPr>
          <w:b/>
        </w:rPr>
        <w:t xml:space="preserve">there is </w:t>
      </w:r>
      <w:r w:rsidRPr="00270D52">
        <w:rPr>
          <w:b/>
        </w:rPr>
        <w:t xml:space="preserve">no configuration </w:t>
      </w:r>
      <w:r w:rsidR="00566822" w:rsidRPr="00270D52">
        <w:rPr>
          <w:b/>
        </w:rPr>
        <w:t>o</w:t>
      </w:r>
      <w:r w:rsidR="00BB4639">
        <w:rPr>
          <w:b/>
        </w:rPr>
        <w:t>f</w:t>
      </w:r>
      <w:r w:rsidR="00566822" w:rsidRPr="00270D52">
        <w:rPr>
          <w:b/>
        </w:rPr>
        <w:t xml:space="preserve"> </w:t>
      </w:r>
      <w:r w:rsidRPr="00270D52">
        <w:rPr>
          <w:b/>
        </w:rPr>
        <w:t>DL PRS Resource</w:t>
      </w:r>
      <w:r w:rsidR="00504E7C" w:rsidRPr="00270D52">
        <w:rPr>
          <w:b/>
        </w:rPr>
        <w:t xml:space="preserve"> ID</w:t>
      </w:r>
      <w:r w:rsidRPr="00270D52">
        <w:rPr>
          <w:b/>
        </w:rPr>
        <w:t>s</w:t>
      </w:r>
      <w:r w:rsidR="00270D52" w:rsidRPr="00270D52">
        <w:rPr>
          <w:b/>
        </w:rPr>
        <w:t xml:space="preserve"> provided by network</w:t>
      </w:r>
      <w:r w:rsidR="0095263E">
        <w:rPr>
          <w:b/>
        </w:rPr>
        <w:t>,</w:t>
      </w:r>
    </w:p>
    <w:p w14:paraId="4333E0EF" w14:textId="4B79A913" w:rsidR="00F05D43" w:rsidRDefault="00566822" w:rsidP="00F05D43">
      <w:pPr>
        <w:pStyle w:val="3GPPText"/>
        <w:numPr>
          <w:ilvl w:val="3"/>
          <w:numId w:val="14"/>
        </w:numPr>
        <w:rPr>
          <w:b/>
        </w:rPr>
      </w:pPr>
      <w:r w:rsidRPr="00270D52">
        <w:rPr>
          <w:b/>
        </w:rPr>
        <w:t xml:space="preserve">UE </w:t>
      </w:r>
      <w:r w:rsidR="00BC6C06">
        <w:rPr>
          <w:b/>
        </w:rPr>
        <w:t>is expected to</w:t>
      </w:r>
      <w:r w:rsidRPr="00270D52">
        <w:rPr>
          <w:b/>
        </w:rPr>
        <w:t xml:space="preserve"> autonomously select </w:t>
      </w:r>
      <w:r w:rsidR="00BC6C06">
        <w:rPr>
          <w:b/>
        </w:rPr>
        <w:t xml:space="preserve">one or </w:t>
      </w:r>
      <w:r w:rsidR="005C76F2" w:rsidRPr="00270D52">
        <w:rPr>
          <w:b/>
          <w:i/>
        </w:rPr>
        <w:t>M</w:t>
      </w:r>
      <w:r w:rsidR="005C76F2" w:rsidRPr="00270D52">
        <w:rPr>
          <w:b/>
        </w:rPr>
        <w:t xml:space="preserve"> </w:t>
      </w:r>
      <w:r w:rsidRPr="00270D52">
        <w:rPr>
          <w:b/>
        </w:rPr>
        <w:t xml:space="preserve">DL PRS Resources for </w:t>
      </w:r>
      <w:r w:rsidR="000D6829">
        <w:rPr>
          <w:b/>
        </w:rPr>
        <w:t xml:space="preserve">RSTD </w:t>
      </w:r>
      <w:r w:rsidR="0095263E">
        <w:rPr>
          <w:b/>
        </w:rPr>
        <w:t>measurements and report their IDs jointly with RSTD measurements</w:t>
      </w:r>
    </w:p>
    <w:p w14:paraId="1C1EAB1F" w14:textId="77777777" w:rsidR="004526D6" w:rsidRPr="004526D6" w:rsidRDefault="004526D6" w:rsidP="004526D6">
      <w:pPr>
        <w:pStyle w:val="3GPPText"/>
      </w:pPr>
    </w:p>
    <w:p w14:paraId="46F09EB6" w14:textId="4548AE6C" w:rsidR="0095263E" w:rsidRPr="005C48DF" w:rsidRDefault="005C48DF" w:rsidP="005C48DF">
      <w:pPr>
        <w:pStyle w:val="3GPPText"/>
      </w:pPr>
      <w:r w:rsidRPr="005C48DF">
        <w:t xml:space="preserve">Based on discussion above </w:t>
      </w:r>
      <w:r>
        <w:t xml:space="preserve">we have </w:t>
      </w:r>
      <w:r w:rsidR="00F05D43">
        <w:t xml:space="preserve">following </w:t>
      </w:r>
      <w:r>
        <w:t xml:space="preserve">proposal on </w:t>
      </w:r>
      <w:r w:rsidRPr="005C48DF">
        <w:t>DL PRS Measurement Report Configuration</w:t>
      </w:r>
      <w:r>
        <w:t>:</w:t>
      </w:r>
    </w:p>
    <w:p w14:paraId="1805904D" w14:textId="77777777" w:rsidR="0095263E" w:rsidRDefault="0095263E" w:rsidP="0095263E">
      <w:pPr>
        <w:pStyle w:val="3GPPText"/>
        <w:numPr>
          <w:ilvl w:val="0"/>
          <w:numId w:val="15"/>
        </w:numPr>
      </w:pPr>
    </w:p>
    <w:p w14:paraId="433C5E13" w14:textId="77777777" w:rsidR="00EE701A" w:rsidRDefault="00EE701A" w:rsidP="00EE701A">
      <w:pPr>
        <w:pStyle w:val="3GPPText"/>
        <w:numPr>
          <w:ilvl w:val="1"/>
          <w:numId w:val="14"/>
        </w:numPr>
        <w:rPr>
          <w:b/>
        </w:rPr>
      </w:pPr>
      <w:r>
        <w:rPr>
          <w:b/>
        </w:rPr>
        <w:t>DL PRS Measurement Report Configuration contains at least the following information</w:t>
      </w:r>
    </w:p>
    <w:p w14:paraId="7DF1E9E6" w14:textId="1A4F87F3" w:rsidR="00EE701A" w:rsidRDefault="00EE701A" w:rsidP="00EE701A">
      <w:pPr>
        <w:pStyle w:val="3GPPText"/>
        <w:numPr>
          <w:ilvl w:val="2"/>
          <w:numId w:val="14"/>
        </w:numPr>
        <w:rPr>
          <w:b/>
        </w:rPr>
      </w:pPr>
      <w:r>
        <w:rPr>
          <w:b/>
        </w:rPr>
        <w:t xml:space="preserve">Reference </w:t>
      </w:r>
      <w:r w:rsidR="0095263E">
        <w:rPr>
          <w:b/>
        </w:rPr>
        <w:t xml:space="preserve">DL PRS Resource </w:t>
      </w:r>
      <w:r>
        <w:rPr>
          <w:b/>
        </w:rPr>
        <w:t>ID</w:t>
      </w:r>
      <w:r w:rsidR="0095263E">
        <w:rPr>
          <w:b/>
        </w:rPr>
        <w:t>(s)</w:t>
      </w:r>
      <w:r>
        <w:rPr>
          <w:b/>
        </w:rPr>
        <w:t xml:space="preserve"> / Resource Set</w:t>
      </w:r>
    </w:p>
    <w:p w14:paraId="42495E0F" w14:textId="04003A6E" w:rsidR="00BC6C06" w:rsidRDefault="00BC6C06" w:rsidP="00EE701A">
      <w:pPr>
        <w:pStyle w:val="3GPPText"/>
        <w:numPr>
          <w:ilvl w:val="2"/>
          <w:numId w:val="14"/>
        </w:numPr>
        <w:rPr>
          <w:b/>
        </w:rPr>
      </w:pPr>
      <w:r>
        <w:rPr>
          <w:b/>
        </w:rPr>
        <w:t xml:space="preserve">List of </w:t>
      </w:r>
      <w:r w:rsidR="00EE701A">
        <w:rPr>
          <w:b/>
        </w:rPr>
        <w:t>DL PRS Resource Set IDs</w:t>
      </w:r>
    </w:p>
    <w:p w14:paraId="44A70514" w14:textId="13AA36AD" w:rsidR="00EE701A" w:rsidRDefault="00EE701A" w:rsidP="00EE701A">
      <w:pPr>
        <w:pStyle w:val="3GPPText"/>
        <w:numPr>
          <w:ilvl w:val="2"/>
          <w:numId w:val="14"/>
        </w:numPr>
        <w:rPr>
          <w:b/>
        </w:rPr>
      </w:pPr>
      <w:r>
        <w:rPr>
          <w:b/>
        </w:rPr>
        <w:t>List of DL PRS Resource IDs</w:t>
      </w:r>
      <w:r w:rsidR="00270D52">
        <w:rPr>
          <w:b/>
        </w:rPr>
        <w:t xml:space="preserve"> for each DL PRS Resource Set ID</w:t>
      </w:r>
    </w:p>
    <w:p w14:paraId="567AB917" w14:textId="17CE4E8D" w:rsidR="00EE701A" w:rsidRDefault="00EE701A" w:rsidP="00EE701A">
      <w:pPr>
        <w:pStyle w:val="3GPPText"/>
        <w:numPr>
          <w:ilvl w:val="2"/>
          <w:numId w:val="14"/>
        </w:numPr>
        <w:rPr>
          <w:b/>
        </w:rPr>
      </w:pPr>
      <w:r>
        <w:rPr>
          <w:b/>
        </w:rPr>
        <w:t>DL PRS Report Type (e.g. periodic, semi-persistent, aperiodic)</w:t>
      </w:r>
    </w:p>
    <w:p w14:paraId="3D1B859E" w14:textId="77777777" w:rsidR="00EE701A" w:rsidRDefault="00EE701A" w:rsidP="00EE701A">
      <w:pPr>
        <w:pStyle w:val="3GPPText"/>
        <w:numPr>
          <w:ilvl w:val="2"/>
          <w:numId w:val="14"/>
        </w:numPr>
        <w:rPr>
          <w:b/>
        </w:rPr>
      </w:pPr>
      <w:r>
        <w:rPr>
          <w:b/>
        </w:rPr>
        <w:t>DL PRS Measurement Set (e.g. RSTD, RSRP, SINR, RSRP</w:t>
      </w:r>
      <w:r w:rsidRPr="00163F66">
        <w:rPr>
          <w:b/>
          <w:vertAlign w:val="subscript"/>
        </w:rPr>
        <w:t>FAP</w:t>
      </w:r>
      <w:r>
        <w:rPr>
          <w:b/>
          <w:vertAlign w:val="subscript"/>
        </w:rPr>
        <w:t>,</w:t>
      </w:r>
      <w:r w:rsidRPr="001B31E6">
        <w:rPr>
          <w:b/>
        </w:rPr>
        <w:t xml:space="preserve"> etc.</w:t>
      </w:r>
      <w:r>
        <w:rPr>
          <w:b/>
        </w:rPr>
        <w:t>)</w:t>
      </w:r>
    </w:p>
    <w:p w14:paraId="7FA37B88" w14:textId="77777777" w:rsidR="004526D6" w:rsidRPr="004526D6" w:rsidRDefault="004526D6" w:rsidP="004526D6">
      <w:pPr>
        <w:pStyle w:val="3GPPText"/>
      </w:pPr>
    </w:p>
    <w:p w14:paraId="75447F41" w14:textId="077538EF" w:rsidR="00E45519" w:rsidRPr="00DA3389" w:rsidRDefault="00E45519" w:rsidP="00E45519">
      <w:pPr>
        <w:pStyle w:val="Heading2"/>
        <w:tabs>
          <w:tab w:val="clear" w:pos="5255"/>
          <w:tab w:val="num" w:pos="300"/>
        </w:tabs>
        <w:ind w:left="284" w:hanging="284"/>
      </w:pPr>
      <w:r w:rsidRPr="00DA3389">
        <w:t xml:space="preserve">Granularity </w:t>
      </w:r>
      <w:r>
        <w:t>of DL PRS Measurements for</w:t>
      </w:r>
      <w:r w:rsidR="00E150B2">
        <w:t xml:space="preserve"> UE</w:t>
      </w:r>
      <w:r>
        <w:t xml:space="preserve"> Reporting</w:t>
      </w:r>
    </w:p>
    <w:p w14:paraId="5FD2DC8B" w14:textId="77777777" w:rsidR="00E45519" w:rsidRDefault="00E45519" w:rsidP="00E45519">
      <w:pPr>
        <w:pStyle w:val="3GPPText"/>
      </w:pPr>
      <w:r>
        <w:t>The granularity of DL PRS measurements for reporting can be discussed at a later stage once the set of measurements is finalized, as well as more progress on DL PRS design itself is reached. The general rule of thumb here is that reporting granularity should not significantly degrade positioning accuracy.</w:t>
      </w:r>
    </w:p>
    <w:p w14:paraId="3763AB1F" w14:textId="77777777" w:rsidR="00E45519" w:rsidRPr="00FE78CC" w:rsidRDefault="00E45519" w:rsidP="00E45519">
      <w:pPr>
        <w:pStyle w:val="3GPPText"/>
      </w:pPr>
    </w:p>
    <w:p w14:paraId="6FB943BF" w14:textId="5FD789AA" w:rsidR="005C4253" w:rsidRDefault="005C4253" w:rsidP="005C4253">
      <w:pPr>
        <w:pStyle w:val="Heading2"/>
        <w:tabs>
          <w:tab w:val="clear" w:pos="5255"/>
          <w:tab w:val="num" w:pos="300"/>
        </w:tabs>
        <w:ind w:left="284" w:hanging="284"/>
      </w:pPr>
      <w:r>
        <w:t>UE Capability</w:t>
      </w:r>
      <w:r w:rsidR="00E45519">
        <w:t xml:space="preserve"> Consideration</w:t>
      </w:r>
    </w:p>
    <w:p w14:paraId="18C46852" w14:textId="2ECEA34E" w:rsidR="005C4253" w:rsidRDefault="004C5102" w:rsidP="005C4253">
      <w:pPr>
        <w:pStyle w:val="3GPPText"/>
      </w:pPr>
      <w:r>
        <w:t xml:space="preserve">The UE DL PRS Resource processing </w:t>
      </w:r>
      <w:r w:rsidR="005C48DF">
        <w:t xml:space="preserve">capabilities </w:t>
      </w:r>
      <w:r w:rsidR="00FE78CC">
        <w:t xml:space="preserve">are always </w:t>
      </w:r>
      <w:r>
        <w:t>limited. For instance</w:t>
      </w:r>
      <w:r w:rsidR="001D436C">
        <w:t xml:space="preserve">, UE may have restriction on </w:t>
      </w:r>
      <w:r>
        <w:t>maximum number of DL PRS Resources</w:t>
      </w:r>
      <w:r w:rsidR="001D436C">
        <w:t xml:space="preserve"> and DL PRS Resource Sets </w:t>
      </w:r>
      <w:r>
        <w:t xml:space="preserve">that may be configured. In addition, </w:t>
      </w:r>
      <w:r w:rsidR="001D436C">
        <w:t>the number of measurements and reports can be also limited, including values of processing delays.</w:t>
      </w:r>
      <w:r w:rsidR="007616E4">
        <w:t xml:space="preserve"> </w:t>
      </w:r>
      <w:r w:rsidR="00C231FC">
        <w:t xml:space="preserve">For network based positioning solutions, UE is expected to be configured with the DL PRS </w:t>
      </w:r>
      <w:r w:rsidR="005C48DF">
        <w:t xml:space="preserve">Measurement </w:t>
      </w:r>
      <w:r w:rsidR="00C231FC">
        <w:t>Report configurations that are aligned with UE capabilities.</w:t>
      </w:r>
    </w:p>
    <w:p w14:paraId="6ACF3C62" w14:textId="77777777" w:rsidR="00C231FC" w:rsidRDefault="00C231FC" w:rsidP="005C4253">
      <w:pPr>
        <w:pStyle w:val="3GPPText"/>
      </w:pPr>
    </w:p>
    <w:p w14:paraId="43784294" w14:textId="77777777" w:rsidR="00C231FC" w:rsidRDefault="00C231FC" w:rsidP="00F473EB">
      <w:pPr>
        <w:pStyle w:val="3GPPText"/>
        <w:numPr>
          <w:ilvl w:val="0"/>
          <w:numId w:val="15"/>
        </w:numPr>
      </w:pPr>
    </w:p>
    <w:p w14:paraId="779F0CCE" w14:textId="4A9350C4" w:rsidR="00C231FC" w:rsidRDefault="00C231FC" w:rsidP="00C231FC">
      <w:pPr>
        <w:pStyle w:val="3GPPAgreements"/>
        <w:numPr>
          <w:ilvl w:val="1"/>
          <w:numId w:val="12"/>
        </w:numPr>
        <w:rPr>
          <w:b/>
        </w:rPr>
      </w:pPr>
      <w:r>
        <w:rPr>
          <w:b/>
        </w:rPr>
        <w:t>UE is not expected to be configured with</w:t>
      </w:r>
      <w:r w:rsidR="00E15C85">
        <w:rPr>
          <w:b/>
        </w:rPr>
        <w:t xml:space="preserve"> number of</w:t>
      </w:r>
      <w:r>
        <w:rPr>
          <w:b/>
        </w:rPr>
        <w:t xml:space="preserve"> </w:t>
      </w:r>
      <w:r w:rsidR="00E45519">
        <w:rPr>
          <w:b/>
        </w:rPr>
        <w:t xml:space="preserve">DL PRS </w:t>
      </w:r>
      <w:r w:rsidR="00014A8D">
        <w:rPr>
          <w:b/>
        </w:rPr>
        <w:t>Resources /</w:t>
      </w:r>
      <w:r w:rsidR="00E45519">
        <w:rPr>
          <w:b/>
        </w:rPr>
        <w:t xml:space="preserve">Resource Sets </w:t>
      </w:r>
      <w:r>
        <w:rPr>
          <w:b/>
        </w:rPr>
        <w:t xml:space="preserve">that exceed UE capabilities in terms of </w:t>
      </w:r>
      <w:r w:rsidR="00E50DD9">
        <w:rPr>
          <w:b/>
        </w:rPr>
        <w:t xml:space="preserve">DL PRS </w:t>
      </w:r>
      <w:r>
        <w:rPr>
          <w:b/>
        </w:rPr>
        <w:t>measurements and reporting</w:t>
      </w:r>
    </w:p>
    <w:p w14:paraId="41E2E316" w14:textId="77777777" w:rsidR="005C4253" w:rsidRDefault="005C4253" w:rsidP="005C4253">
      <w:pPr>
        <w:pStyle w:val="3GPPText"/>
      </w:pPr>
    </w:p>
    <w:p w14:paraId="5B415832" w14:textId="4667A25F" w:rsidR="00E150B2" w:rsidRDefault="00E150B2" w:rsidP="005C4253">
      <w:pPr>
        <w:pStyle w:val="3GPPText"/>
      </w:pPr>
      <w:r>
        <w:t>Other details of UE capabilities in terms of DL PRS processing can be discussed at later stages when RAN1 makes more progress on DL PRS design.</w:t>
      </w:r>
    </w:p>
    <w:p w14:paraId="4D841EB4" w14:textId="0CB46352" w:rsidR="00596D6A" w:rsidRDefault="00596D6A" w:rsidP="00596D6A">
      <w:pPr>
        <w:pStyle w:val="3GPPH1"/>
        <w:tabs>
          <w:tab w:val="clear" w:pos="432"/>
          <w:tab w:val="num" w:pos="426"/>
        </w:tabs>
      </w:pPr>
      <w:r>
        <w:t>gNB Measurements for NR Positioning</w:t>
      </w:r>
    </w:p>
    <w:p w14:paraId="24DDE625" w14:textId="77777777" w:rsidR="0058001B" w:rsidRDefault="0058001B" w:rsidP="0058001B">
      <w:pPr>
        <w:pStyle w:val="3GPPText"/>
      </w:pPr>
      <w:r>
        <w:t>In our understanding, measurements supported at gNB side should be symmetrical to measurements supported at UE side (i.e. same set of measurements should be supported) at least for timing based positioning techniques (UL-TDOA and RTT).</w:t>
      </w:r>
    </w:p>
    <w:p w14:paraId="609AC30B" w14:textId="1917BEC5" w:rsidR="00596D6A" w:rsidRDefault="00596D6A" w:rsidP="00596D6A">
      <w:pPr>
        <w:pStyle w:val="Heading2"/>
        <w:tabs>
          <w:tab w:val="clear" w:pos="5255"/>
          <w:tab w:val="num" w:pos="300"/>
        </w:tabs>
        <w:ind w:left="284" w:hanging="284"/>
      </w:pPr>
      <w:r>
        <w:t>Measurements on UL SRS (PRS)</w:t>
      </w:r>
    </w:p>
    <w:p w14:paraId="7E50BCC8" w14:textId="77777777" w:rsidR="00312419" w:rsidRPr="00F05D43" w:rsidRDefault="00312419" w:rsidP="00F05D43">
      <w:pPr>
        <w:pStyle w:val="3GPPText"/>
        <w:rPr>
          <w:lang w:val="en-GB"/>
        </w:rPr>
      </w:pPr>
    </w:p>
    <w:p w14:paraId="11558DFD" w14:textId="77777777" w:rsidR="0058001B" w:rsidRDefault="0058001B" w:rsidP="0058001B">
      <w:pPr>
        <w:pStyle w:val="3GPPH3"/>
        <w:ind w:left="0"/>
      </w:pPr>
      <w:r w:rsidRPr="0058001B">
        <w:t>UL SRS(PRS) RSRP</w:t>
      </w:r>
    </w:p>
    <w:p w14:paraId="053B6217" w14:textId="59C8647F" w:rsidR="00F05D43" w:rsidRDefault="00014A8D" w:rsidP="00F05D43">
      <w:pPr>
        <w:pStyle w:val="3GPPText"/>
        <w:rPr>
          <w:lang w:val="en-GB"/>
        </w:rPr>
      </w:pPr>
      <w:r>
        <w:rPr>
          <w:lang w:val="en-GB"/>
        </w:rPr>
        <w:t>The following definition of UL SRS(PRS) RSRP measurement can be considered as a starting point for discussion:</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98"/>
        <w:gridCol w:w="7787"/>
      </w:tblGrid>
      <w:tr w:rsidR="00014A8D" w:rsidRPr="00774F96" w14:paraId="45F78BF3" w14:textId="77777777" w:rsidTr="008832D6">
        <w:trPr>
          <w:cantSplit/>
          <w:trHeight w:val="1686"/>
          <w:jc w:val="center"/>
        </w:trPr>
        <w:tc>
          <w:tcPr>
            <w:tcW w:w="2098" w:type="dxa"/>
          </w:tcPr>
          <w:p w14:paraId="21C84EEB" w14:textId="77777777" w:rsidR="00014A8D" w:rsidRPr="00774F96" w:rsidRDefault="00014A8D" w:rsidP="008049E4">
            <w:pPr>
              <w:pStyle w:val="TAL"/>
              <w:rPr>
                <w:rFonts w:ascii="Times New Roman" w:hAnsi="Times New Roman"/>
                <w:b/>
                <w:sz w:val="20"/>
              </w:rPr>
            </w:pPr>
            <w:r w:rsidRPr="00774F96">
              <w:rPr>
                <w:rFonts w:ascii="Times New Roman" w:hAnsi="Times New Roman"/>
                <w:b/>
                <w:sz w:val="20"/>
              </w:rPr>
              <w:t>Definition</w:t>
            </w:r>
          </w:p>
        </w:tc>
        <w:tc>
          <w:tcPr>
            <w:tcW w:w="7787" w:type="dxa"/>
          </w:tcPr>
          <w:p w14:paraId="1C88541B" w14:textId="3EB1F2C9" w:rsidR="00014A8D" w:rsidRPr="00774F96" w:rsidRDefault="00014A8D" w:rsidP="008049E4">
            <w:pPr>
              <w:pStyle w:val="TAL"/>
              <w:rPr>
                <w:rFonts w:ascii="Times New Roman" w:hAnsi="Times New Roman"/>
                <w:sz w:val="20"/>
              </w:rPr>
            </w:pPr>
            <w:r w:rsidRPr="00774F96">
              <w:rPr>
                <w:rFonts w:ascii="Times New Roman" w:hAnsi="Times New Roman"/>
                <w:sz w:val="20"/>
              </w:rPr>
              <w:t xml:space="preserve">UL PRS reference signal received power (UL-PRS-RSRP) is defined as the linear average over the power contributions (in [W]) of the resource elements that carry UL PRS signals. </w:t>
            </w:r>
          </w:p>
          <w:p w14:paraId="350F5545" w14:textId="77777777" w:rsidR="00014A8D" w:rsidRPr="00774F96" w:rsidRDefault="00014A8D" w:rsidP="008049E4">
            <w:pPr>
              <w:pStyle w:val="TAL"/>
              <w:rPr>
                <w:rFonts w:ascii="Times New Roman" w:hAnsi="Times New Roman"/>
                <w:sz w:val="20"/>
              </w:rPr>
            </w:pPr>
          </w:p>
          <w:p w14:paraId="2846FA28" w14:textId="284A2379" w:rsidR="00014A8D" w:rsidRPr="00774F96" w:rsidRDefault="00014A8D" w:rsidP="00014A8D">
            <w:pPr>
              <w:pStyle w:val="TAL"/>
              <w:rPr>
                <w:rFonts w:ascii="Times New Roman" w:hAnsi="Times New Roman"/>
                <w:sz w:val="20"/>
              </w:rPr>
            </w:pPr>
            <w:r w:rsidRPr="00774F96">
              <w:rPr>
                <w:rFonts w:ascii="Times New Roman" w:hAnsi="Times New Roman"/>
                <w:sz w:val="20"/>
              </w:rPr>
              <w:t>For frequency range 1, the reference point for the UL-PRS-RSRP shall be the antenna connector of the UE. For frequency range 2, UL-PRS-RSRP shall be measured based on the combined signal from antenna elements corresponding to a given receiver branch. For frequency range 1 and 2, if receiver diversity is in use</w:t>
            </w:r>
            <w:r w:rsidR="004B5627" w:rsidRPr="00774F96">
              <w:rPr>
                <w:rFonts w:ascii="Times New Roman" w:hAnsi="Times New Roman"/>
                <w:sz w:val="20"/>
              </w:rPr>
              <w:t xml:space="preserve"> by gNB</w:t>
            </w:r>
            <w:r w:rsidRPr="00774F96">
              <w:rPr>
                <w:rFonts w:ascii="Times New Roman" w:hAnsi="Times New Roman"/>
                <w:sz w:val="20"/>
              </w:rPr>
              <w:t>, the reported UL-PRS-RSRP value shall not be lower than the corresponding UL-PRS-RSRP of any of the individual receiver branches.</w:t>
            </w:r>
          </w:p>
        </w:tc>
      </w:tr>
    </w:tbl>
    <w:p w14:paraId="77C454CE" w14:textId="77777777" w:rsidR="00014A8D" w:rsidRPr="00F05D43" w:rsidRDefault="00014A8D" w:rsidP="00F05D43">
      <w:pPr>
        <w:pStyle w:val="3GPPText"/>
        <w:rPr>
          <w:lang w:val="en-GB"/>
        </w:rPr>
      </w:pPr>
    </w:p>
    <w:p w14:paraId="0556E1AF" w14:textId="406E330F" w:rsidR="0058001B" w:rsidRDefault="0058001B" w:rsidP="0058001B">
      <w:pPr>
        <w:pStyle w:val="3GPPH3"/>
        <w:ind w:left="0"/>
      </w:pPr>
      <w:r w:rsidRPr="0058001B">
        <w:t xml:space="preserve">UL SRS(PRS) </w:t>
      </w:r>
      <w:r>
        <w:t>AoA</w:t>
      </w:r>
    </w:p>
    <w:p w14:paraId="23DBEA0F" w14:textId="6FEFDD31" w:rsidR="00FD48E0" w:rsidRDefault="00D11D33" w:rsidP="00FD48E0">
      <w:pPr>
        <w:pStyle w:val="3GPPText"/>
      </w:pPr>
      <w:r w:rsidRPr="00FD48E0">
        <w:t xml:space="preserve">Considering 3D MIMO processing at gNB, the </w:t>
      </w:r>
      <w:r w:rsidR="0093066C" w:rsidRPr="00FD48E0">
        <w:t xml:space="preserve">UL </w:t>
      </w:r>
      <w:r w:rsidRPr="00FD48E0">
        <w:t xml:space="preserve">Azimuth (UL-A-AoA) and Zenith (UL-Z-AoA) AoA measurements </w:t>
      </w:r>
      <w:r w:rsidR="0093066C" w:rsidRPr="00FD48E0">
        <w:t xml:space="preserve">can </w:t>
      </w:r>
      <w:r w:rsidRPr="00FD48E0">
        <w:t>be defined for NR Uplink positioning.</w:t>
      </w:r>
      <w:r w:rsidR="00FD48E0" w:rsidRPr="00FD48E0">
        <w:t xml:space="preserve"> In addition we think that for UL-A-AoA and UL-Z-AoA measurements can be done for the first arrival path component of channel impulse response (Type-1) or taking into account contribution of all multi-path components (Type-2). Both measurements should be done using UL SRS (PRS).</w:t>
      </w:r>
    </w:p>
    <w:p w14:paraId="0A0CC5B1" w14:textId="77777777" w:rsidR="00FD48E0" w:rsidRDefault="00FD48E0" w:rsidP="00FD48E0">
      <w:pPr>
        <w:pStyle w:val="3GPPText"/>
      </w:pPr>
    </w:p>
    <w:p w14:paraId="156DE095" w14:textId="77777777" w:rsidR="00534893" w:rsidRDefault="00534893" w:rsidP="00F473EB">
      <w:pPr>
        <w:pStyle w:val="3GPPText"/>
        <w:numPr>
          <w:ilvl w:val="0"/>
          <w:numId w:val="15"/>
        </w:numPr>
      </w:pPr>
    </w:p>
    <w:p w14:paraId="334D8115" w14:textId="78BDE1D6" w:rsidR="00534893" w:rsidRDefault="00534893" w:rsidP="00534893">
      <w:pPr>
        <w:pStyle w:val="3GPPAgreements"/>
        <w:numPr>
          <w:ilvl w:val="1"/>
          <w:numId w:val="12"/>
        </w:numPr>
        <w:rPr>
          <w:b/>
        </w:rPr>
      </w:pPr>
      <w:r>
        <w:rPr>
          <w:b/>
        </w:rPr>
        <w:t xml:space="preserve">For NR </w:t>
      </w:r>
      <w:r w:rsidR="00FD48E0">
        <w:rPr>
          <w:b/>
        </w:rPr>
        <w:t xml:space="preserve">UL-AoA </w:t>
      </w:r>
      <w:r>
        <w:rPr>
          <w:b/>
        </w:rPr>
        <w:t xml:space="preserve">positioning, NR supports </w:t>
      </w:r>
      <w:r w:rsidR="00166440">
        <w:rPr>
          <w:b/>
        </w:rPr>
        <w:t xml:space="preserve">two types of </w:t>
      </w:r>
      <w:r w:rsidR="00F05D43">
        <w:rPr>
          <w:b/>
        </w:rPr>
        <w:t xml:space="preserve">AoA </w:t>
      </w:r>
      <w:r>
        <w:rPr>
          <w:b/>
        </w:rPr>
        <w:t>measurements</w:t>
      </w:r>
    </w:p>
    <w:p w14:paraId="3AA64F12" w14:textId="63D1906A" w:rsidR="00166440" w:rsidRDefault="00166440" w:rsidP="00166440">
      <w:pPr>
        <w:pStyle w:val="3GPPAgreements"/>
        <w:numPr>
          <w:ilvl w:val="2"/>
          <w:numId w:val="12"/>
        </w:numPr>
        <w:rPr>
          <w:b/>
        </w:rPr>
      </w:pPr>
      <w:r>
        <w:rPr>
          <w:b/>
        </w:rPr>
        <w:t xml:space="preserve">Type-1: based on </w:t>
      </w:r>
      <w:r w:rsidR="0093066C" w:rsidRPr="0093066C">
        <w:rPr>
          <w:b/>
        </w:rPr>
        <w:t>the first arrival path component of channel impulse response</w:t>
      </w:r>
      <w:r>
        <w:rPr>
          <w:b/>
        </w:rPr>
        <w:t xml:space="preserve"> (e.g. using UL-SRS-RSRP</w:t>
      </w:r>
      <w:r w:rsidRPr="00166440">
        <w:rPr>
          <w:b/>
          <w:vertAlign w:val="subscript"/>
        </w:rPr>
        <w:t>FAP</w:t>
      </w:r>
      <w:r>
        <w:rPr>
          <w:b/>
        </w:rPr>
        <w:t>)</w:t>
      </w:r>
    </w:p>
    <w:p w14:paraId="164B363E" w14:textId="2708DCC3" w:rsidR="0093066C" w:rsidRDefault="00166440" w:rsidP="00166440">
      <w:pPr>
        <w:pStyle w:val="3GPPAgreements"/>
        <w:numPr>
          <w:ilvl w:val="2"/>
          <w:numId w:val="12"/>
        </w:numPr>
        <w:rPr>
          <w:b/>
        </w:rPr>
      </w:pPr>
      <w:r>
        <w:rPr>
          <w:b/>
        </w:rPr>
        <w:t xml:space="preserve">Type-2: based UL-SRS-RSRP measurements </w:t>
      </w:r>
      <w:r w:rsidR="00FD48E0">
        <w:rPr>
          <w:b/>
        </w:rPr>
        <w:t xml:space="preserve">of </w:t>
      </w:r>
      <w:r w:rsidR="0093066C" w:rsidRPr="0093066C">
        <w:rPr>
          <w:b/>
        </w:rPr>
        <w:t>all multi-path components</w:t>
      </w:r>
    </w:p>
    <w:p w14:paraId="1FD51561" w14:textId="77777777" w:rsidR="00534893" w:rsidRPr="00534893" w:rsidRDefault="00534893" w:rsidP="00534893">
      <w:pPr>
        <w:pStyle w:val="3GPPText"/>
        <w:rPr>
          <w:lang w:val="en-GB"/>
        </w:rPr>
      </w:pPr>
    </w:p>
    <w:p w14:paraId="07C0846F" w14:textId="77777777" w:rsidR="00441E49" w:rsidRDefault="00441E49" w:rsidP="00441E49">
      <w:pPr>
        <w:pStyle w:val="3GPPH3"/>
        <w:ind w:left="0"/>
      </w:pPr>
      <w:r w:rsidRPr="00441E49">
        <w:t>gNB Tx-Rx time difference</w:t>
      </w:r>
    </w:p>
    <w:p w14:paraId="0C41F767" w14:textId="3679980A" w:rsidR="00534893" w:rsidRDefault="00774F96" w:rsidP="00534893">
      <w:pPr>
        <w:pStyle w:val="3GPPText"/>
        <w:rPr>
          <w:lang w:val="en-GB"/>
        </w:rPr>
      </w:pPr>
      <w:r>
        <w:rPr>
          <w:lang w:val="en-GB"/>
        </w:rPr>
        <w:t xml:space="preserve">For gNB Tx-Rx time difference, the following definition (based on LTE definition) can be used as a starting point for NR positioning discussion. The final definition can be provided once RAN1 makes more progress on timing measurements (e.g. </w:t>
      </w:r>
      <w:r w:rsidRPr="00774F96">
        <w:rPr>
          <w:sz w:val="20"/>
        </w:rPr>
        <w:t>T</w:t>
      </w:r>
      <w:r>
        <w:rPr>
          <w:sz w:val="20"/>
          <w:vertAlign w:val="subscript"/>
        </w:rPr>
        <w:t>g</w:t>
      </w:r>
      <w:r w:rsidRPr="00774F96">
        <w:rPr>
          <w:sz w:val="20"/>
          <w:vertAlign w:val="subscript"/>
        </w:rPr>
        <w:t>NB-RX</w:t>
      </w:r>
      <w:r w:rsidRPr="00774F96">
        <w:rPr>
          <w:sz w:val="20"/>
        </w:rPr>
        <w:t xml:space="preserve">) </w:t>
      </w:r>
      <w:r>
        <w:rPr>
          <w:lang w:val="en-GB"/>
        </w:rPr>
        <w:t>including processing of SRS Resources and/or SRS Resources Sets.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00"/>
        <w:gridCol w:w="7787"/>
      </w:tblGrid>
      <w:tr w:rsidR="00312419" w:rsidRPr="00774F96" w14:paraId="4ED48A0E" w14:textId="77777777" w:rsidTr="008832D6">
        <w:trPr>
          <w:cantSplit/>
          <w:jc w:val="center"/>
        </w:trPr>
        <w:tc>
          <w:tcPr>
            <w:tcW w:w="2200" w:type="dxa"/>
          </w:tcPr>
          <w:p w14:paraId="1B661EF6" w14:textId="77777777" w:rsidR="00312419" w:rsidRPr="00774F96" w:rsidRDefault="00312419" w:rsidP="004D0D8E">
            <w:pPr>
              <w:pStyle w:val="TAL"/>
              <w:rPr>
                <w:rFonts w:ascii="Times New Roman" w:hAnsi="Times New Roman"/>
                <w:b/>
                <w:sz w:val="20"/>
              </w:rPr>
            </w:pPr>
            <w:r w:rsidRPr="00774F96">
              <w:rPr>
                <w:rFonts w:ascii="Times New Roman" w:hAnsi="Times New Roman"/>
                <w:b/>
                <w:sz w:val="20"/>
              </w:rPr>
              <w:t>Definition</w:t>
            </w:r>
          </w:p>
        </w:tc>
        <w:tc>
          <w:tcPr>
            <w:tcW w:w="7787" w:type="dxa"/>
          </w:tcPr>
          <w:p w14:paraId="37BE877A" w14:textId="2730F0BF" w:rsidR="00312419" w:rsidRPr="00774F96" w:rsidRDefault="00312419" w:rsidP="004D0D8E">
            <w:pPr>
              <w:pStyle w:val="TAL"/>
              <w:rPr>
                <w:rFonts w:ascii="Times New Roman" w:hAnsi="Times New Roman"/>
                <w:sz w:val="20"/>
              </w:rPr>
            </w:pPr>
            <w:r w:rsidRPr="00774F96">
              <w:rPr>
                <w:rFonts w:ascii="Times New Roman" w:hAnsi="Times New Roman"/>
                <w:sz w:val="20"/>
              </w:rPr>
              <w:t xml:space="preserve">The </w:t>
            </w:r>
            <w:r w:rsidR="00774F96">
              <w:rPr>
                <w:rFonts w:ascii="Times New Roman" w:hAnsi="Times New Roman"/>
                <w:sz w:val="20"/>
              </w:rPr>
              <w:t>g</w:t>
            </w:r>
            <w:r w:rsidRPr="00774F96">
              <w:rPr>
                <w:rFonts w:ascii="Times New Roman" w:hAnsi="Times New Roman"/>
                <w:sz w:val="20"/>
              </w:rPr>
              <w:t>NB Rx – Tx time difference is defined as T</w:t>
            </w:r>
            <w:r w:rsidRPr="00774F96">
              <w:rPr>
                <w:rFonts w:ascii="Times New Roman" w:hAnsi="Times New Roman"/>
                <w:sz w:val="20"/>
                <w:vertAlign w:val="subscript"/>
                <w:lang w:val="en-US"/>
              </w:rPr>
              <w:t xml:space="preserve"> </w:t>
            </w:r>
            <w:r w:rsidR="00774F96">
              <w:rPr>
                <w:rFonts w:ascii="Times New Roman" w:hAnsi="Times New Roman"/>
                <w:sz w:val="20"/>
                <w:vertAlign w:val="subscript"/>
                <w:lang w:val="en-US"/>
              </w:rPr>
              <w:t>g</w:t>
            </w:r>
            <w:r w:rsidRPr="00774F96">
              <w:rPr>
                <w:rFonts w:ascii="Times New Roman" w:hAnsi="Times New Roman"/>
                <w:sz w:val="20"/>
                <w:vertAlign w:val="subscript"/>
                <w:lang w:val="en-US"/>
              </w:rPr>
              <w:t>NB-RX</w:t>
            </w:r>
            <w:r w:rsidRPr="00774F96">
              <w:rPr>
                <w:rFonts w:ascii="Times New Roman" w:hAnsi="Times New Roman"/>
                <w:sz w:val="20"/>
              </w:rPr>
              <w:t xml:space="preserve"> –</w:t>
            </w:r>
            <w:r w:rsidRPr="00774F96">
              <w:rPr>
                <w:rFonts w:ascii="Times New Roman" w:hAnsi="Times New Roman"/>
                <w:sz w:val="20"/>
                <w:vertAlign w:val="subscript"/>
                <w:lang w:val="en-US"/>
              </w:rPr>
              <w:t xml:space="preserve"> </w:t>
            </w:r>
            <w:r w:rsidRPr="00774F96">
              <w:rPr>
                <w:rFonts w:ascii="Times New Roman" w:hAnsi="Times New Roman"/>
                <w:sz w:val="20"/>
              </w:rPr>
              <w:t>T</w:t>
            </w:r>
            <w:r w:rsidR="00774F96">
              <w:rPr>
                <w:rFonts w:ascii="Times New Roman" w:hAnsi="Times New Roman"/>
                <w:sz w:val="20"/>
                <w:vertAlign w:val="subscript"/>
                <w:lang w:val="en-US"/>
              </w:rPr>
              <w:t>g</w:t>
            </w:r>
            <w:r w:rsidRPr="00774F96">
              <w:rPr>
                <w:rFonts w:ascii="Times New Roman" w:hAnsi="Times New Roman"/>
                <w:sz w:val="20"/>
                <w:vertAlign w:val="subscript"/>
                <w:lang w:val="en-US"/>
              </w:rPr>
              <w:t>NB-TX</w:t>
            </w:r>
          </w:p>
          <w:p w14:paraId="2360316F" w14:textId="77777777" w:rsidR="00312419" w:rsidRPr="00774F96" w:rsidRDefault="00312419" w:rsidP="004D0D8E">
            <w:pPr>
              <w:pStyle w:val="TAL"/>
              <w:rPr>
                <w:rFonts w:ascii="Times New Roman" w:hAnsi="Times New Roman"/>
                <w:sz w:val="20"/>
              </w:rPr>
            </w:pPr>
          </w:p>
          <w:p w14:paraId="3C552832" w14:textId="77777777" w:rsidR="00312419" w:rsidRPr="00774F96" w:rsidRDefault="00312419" w:rsidP="004D0D8E">
            <w:pPr>
              <w:pStyle w:val="TAL"/>
              <w:rPr>
                <w:rFonts w:ascii="Times New Roman" w:hAnsi="Times New Roman"/>
                <w:sz w:val="20"/>
              </w:rPr>
            </w:pPr>
            <w:r w:rsidRPr="00774F96">
              <w:rPr>
                <w:rFonts w:ascii="Times New Roman" w:hAnsi="Times New Roman"/>
                <w:sz w:val="20"/>
              </w:rPr>
              <w:t>Where:</w:t>
            </w:r>
          </w:p>
          <w:p w14:paraId="29F3DAD6" w14:textId="5DEA21D2" w:rsidR="00312419" w:rsidRPr="00774F96" w:rsidRDefault="00312419" w:rsidP="004D0D8E">
            <w:pPr>
              <w:pStyle w:val="TAL"/>
              <w:rPr>
                <w:rFonts w:ascii="Times New Roman" w:hAnsi="Times New Roman"/>
                <w:sz w:val="20"/>
              </w:rPr>
            </w:pPr>
            <w:r w:rsidRPr="00774F96">
              <w:rPr>
                <w:rFonts w:ascii="Times New Roman" w:hAnsi="Times New Roman"/>
                <w:sz w:val="20"/>
              </w:rPr>
              <w:t>T</w:t>
            </w:r>
            <w:r w:rsidR="00774F96">
              <w:rPr>
                <w:rFonts w:ascii="Times New Roman" w:hAnsi="Times New Roman"/>
                <w:sz w:val="20"/>
                <w:vertAlign w:val="subscript"/>
                <w:lang w:val="en-US"/>
              </w:rPr>
              <w:t>g</w:t>
            </w:r>
            <w:r w:rsidRPr="00774F96">
              <w:rPr>
                <w:rFonts w:ascii="Times New Roman" w:hAnsi="Times New Roman"/>
                <w:sz w:val="20"/>
                <w:vertAlign w:val="subscript"/>
                <w:lang w:val="en-US"/>
              </w:rPr>
              <w:t>NB-RX</w:t>
            </w:r>
            <w:r w:rsidRPr="00774F96">
              <w:rPr>
                <w:rFonts w:ascii="Times New Roman" w:hAnsi="Times New Roman"/>
                <w:sz w:val="20"/>
              </w:rPr>
              <w:t xml:space="preserve"> is the </w:t>
            </w:r>
            <w:r w:rsidR="00774F96">
              <w:rPr>
                <w:rFonts w:ascii="Times New Roman" w:hAnsi="Times New Roman"/>
                <w:sz w:val="20"/>
              </w:rPr>
              <w:t>g</w:t>
            </w:r>
            <w:r w:rsidRPr="00774F96">
              <w:rPr>
                <w:rFonts w:ascii="Times New Roman" w:hAnsi="Times New Roman"/>
                <w:sz w:val="20"/>
              </w:rPr>
              <w:t>NB received timing of uplink radio frame #i, defined by the first detected path in time.</w:t>
            </w:r>
          </w:p>
          <w:p w14:paraId="0B1F00F6" w14:textId="1E12EA45" w:rsidR="00312419" w:rsidRDefault="00774F96" w:rsidP="004D0D8E">
            <w:pPr>
              <w:pStyle w:val="TAL"/>
              <w:rPr>
                <w:rFonts w:ascii="Times New Roman" w:hAnsi="Times New Roman"/>
                <w:sz w:val="20"/>
              </w:rPr>
            </w:pPr>
            <w:r w:rsidRPr="00774F96">
              <w:rPr>
                <w:rFonts w:ascii="Times New Roman" w:hAnsi="Times New Roman"/>
                <w:sz w:val="20"/>
                <w:szCs w:val="22"/>
              </w:rPr>
              <w:t xml:space="preserve">For frequency range 1, the reference point for </w:t>
            </w:r>
            <w:r w:rsidR="00312419" w:rsidRPr="00774F96">
              <w:rPr>
                <w:rFonts w:ascii="Times New Roman" w:hAnsi="Times New Roman"/>
                <w:sz w:val="20"/>
              </w:rPr>
              <w:t>T</w:t>
            </w:r>
            <w:r>
              <w:rPr>
                <w:rFonts w:ascii="Times New Roman" w:hAnsi="Times New Roman"/>
                <w:sz w:val="20"/>
                <w:vertAlign w:val="subscript"/>
                <w:lang w:val="en-US"/>
              </w:rPr>
              <w:t>g</w:t>
            </w:r>
            <w:r w:rsidR="00312419" w:rsidRPr="00774F96">
              <w:rPr>
                <w:rFonts w:ascii="Times New Roman" w:hAnsi="Times New Roman"/>
                <w:sz w:val="20"/>
                <w:vertAlign w:val="subscript"/>
                <w:lang w:val="en-US"/>
              </w:rPr>
              <w:t>NB-RX</w:t>
            </w:r>
            <w:r w:rsidR="00312419" w:rsidRPr="00774F96">
              <w:rPr>
                <w:rFonts w:ascii="Times New Roman" w:hAnsi="Times New Roman"/>
                <w:sz w:val="20"/>
              </w:rPr>
              <w:t xml:space="preserve"> shall be the Rx antenna connector.</w:t>
            </w:r>
          </w:p>
          <w:p w14:paraId="4E20B34D" w14:textId="77777777" w:rsidR="00774F96" w:rsidRDefault="00774F96" w:rsidP="004D0D8E">
            <w:pPr>
              <w:pStyle w:val="TAL"/>
              <w:rPr>
                <w:rFonts w:ascii="Times New Roman" w:hAnsi="Times New Roman"/>
                <w:sz w:val="20"/>
              </w:rPr>
            </w:pPr>
          </w:p>
          <w:p w14:paraId="578B6BB6" w14:textId="0629E65B" w:rsidR="00774F96" w:rsidRDefault="00774F96" w:rsidP="004D0D8E">
            <w:pPr>
              <w:pStyle w:val="TAL"/>
              <w:rPr>
                <w:rFonts w:ascii="Times New Roman" w:hAnsi="Times New Roman"/>
                <w:sz w:val="20"/>
                <w:szCs w:val="22"/>
              </w:rPr>
            </w:pPr>
            <w:r w:rsidRPr="00774F96">
              <w:rPr>
                <w:rFonts w:ascii="Times New Roman" w:hAnsi="Times New Roman"/>
                <w:sz w:val="20"/>
                <w:szCs w:val="22"/>
              </w:rPr>
              <w:t xml:space="preserve">For frequency range 2, </w:t>
            </w:r>
            <w:r w:rsidR="001B276A" w:rsidRPr="00774F96">
              <w:rPr>
                <w:rFonts w:ascii="Times New Roman" w:hAnsi="Times New Roman"/>
                <w:sz w:val="20"/>
                <w:szCs w:val="22"/>
              </w:rPr>
              <w:t xml:space="preserve">the reference point for </w:t>
            </w:r>
            <w:r w:rsidR="001B276A" w:rsidRPr="00774F96">
              <w:rPr>
                <w:rFonts w:ascii="Times New Roman" w:hAnsi="Times New Roman"/>
                <w:sz w:val="20"/>
              </w:rPr>
              <w:t>T</w:t>
            </w:r>
            <w:r w:rsidR="001B276A">
              <w:rPr>
                <w:rFonts w:ascii="Times New Roman" w:hAnsi="Times New Roman"/>
                <w:sz w:val="20"/>
                <w:vertAlign w:val="subscript"/>
                <w:lang w:val="en-US"/>
              </w:rPr>
              <w:t>g</w:t>
            </w:r>
            <w:r w:rsidR="001B276A" w:rsidRPr="00774F96">
              <w:rPr>
                <w:rFonts w:ascii="Times New Roman" w:hAnsi="Times New Roman"/>
                <w:sz w:val="20"/>
                <w:vertAlign w:val="subscript"/>
                <w:lang w:val="en-US"/>
              </w:rPr>
              <w:t>NB-RX</w:t>
            </w:r>
            <w:r w:rsidR="001B276A" w:rsidRPr="00774F96">
              <w:rPr>
                <w:rFonts w:ascii="Times New Roman" w:hAnsi="Times New Roman"/>
                <w:sz w:val="20"/>
              </w:rPr>
              <w:t xml:space="preserve"> shall be </w:t>
            </w:r>
            <w:r w:rsidRPr="00774F96">
              <w:rPr>
                <w:rFonts w:ascii="Times New Roman" w:hAnsi="Times New Roman"/>
                <w:sz w:val="20"/>
                <w:szCs w:val="22"/>
              </w:rPr>
              <w:t>measured based on the combined signal from antenna elements corresponding to a given receiver branch.</w:t>
            </w:r>
          </w:p>
          <w:p w14:paraId="6CA3F0DF" w14:textId="77777777" w:rsidR="00774F96" w:rsidRPr="00774F96" w:rsidRDefault="00774F96" w:rsidP="004D0D8E">
            <w:pPr>
              <w:pStyle w:val="TAL"/>
              <w:rPr>
                <w:rFonts w:ascii="Times New Roman" w:hAnsi="Times New Roman"/>
                <w:sz w:val="20"/>
              </w:rPr>
            </w:pPr>
          </w:p>
          <w:p w14:paraId="3F74A034" w14:textId="4F3DC198" w:rsidR="00312419" w:rsidRPr="00774F96" w:rsidRDefault="00312419" w:rsidP="004D0D8E">
            <w:pPr>
              <w:pStyle w:val="TAL"/>
              <w:rPr>
                <w:rFonts w:ascii="Times New Roman" w:hAnsi="Times New Roman"/>
                <w:sz w:val="20"/>
              </w:rPr>
            </w:pPr>
            <w:r w:rsidRPr="00774F96">
              <w:rPr>
                <w:rFonts w:ascii="Times New Roman" w:hAnsi="Times New Roman"/>
                <w:sz w:val="20"/>
              </w:rPr>
              <w:t>T</w:t>
            </w:r>
            <w:r w:rsidRPr="00774F96">
              <w:rPr>
                <w:rFonts w:ascii="Times New Roman" w:hAnsi="Times New Roman"/>
                <w:sz w:val="20"/>
                <w:vertAlign w:val="subscript"/>
                <w:lang w:val="en-US"/>
              </w:rPr>
              <w:t xml:space="preserve"> </w:t>
            </w:r>
            <w:r w:rsidR="001B276A">
              <w:rPr>
                <w:rFonts w:ascii="Times New Roman" w:hAnsi="Times New Roman"/>
                <w:sz w:val="20"/>
                <w:vertAlign w:val="subscript"/>
                <w:lang w:val="en-US"/>
              </w:rPr>
              <w:t>g</w:t>
            </w:r>
            <w:r w:rsidRPr="00774F96">
              <w:rPr>
                <w:rFonts w:ascii="Times New Roman" w:hAnsi="Times New Roman"/>
                <w:sz w:val="20"/>
                <w:vertAlign w:val="subscript"/>
                <w:lang w:val="en-US"/>
              </w:rPr>
              <w:t>NB-TX</w:t>
            </w:r>
            <w:r w:rsidRPr="00774F96">
              <w:rPr>
                <w:rFonts w:ascii="Times New Roman" w:hAnsi="Times New Roman"/>
                <w:sz w:val="20"/>
              </w:rPr>
              <w:t xml:space="preserve"> is the </w:t>
            </w:r>
            <w:r w:rsidR="001B276A">
              <w:rPr>
                <w:rFonts w:ascii="Times New Roman" w:hAnsi="Times New Roman"/>
                <w:sz w:val="20"/>
              </w:rPr>
              <w:t>g</w:t>
            </w:r>
            <w:r w:rsidRPr="00774F96">
              <w:rPr>
                <w:rFonts w:ascii="Times New Roman" w:hAnsi="Times New Roman"/>
                <w:sz w:val="20"/>
              </w:rPr>
              <w:t>NB transmit timing of downlink radio frame #i.</w:t>
            </w:r>
          </w:p>
          <w:p w14:paraId="7832C5A0" w14:textId="70C21F94" w:rsidR="00312419" w:rsidRPr="00774F96" w:rsidRDefault="00312419" w:rsidP="004526D6">
            <w:pPr>
              <w:pStyle w:val="TAL"/>
              <w:rPr>
                <w:rFonts w:ascii="Times New Roman" w:hAnsi="Times New Roman"/>
                <w:sz w:val="20"/>
              </w:rPr>
            </w:pPr>
            <w:r w:rsidRPr="00774F96">
              <w:rPr>
                <w:rFonts w:ascii="Times New Roman" w:hAnsi="Times New Roman"/>
                <w:sz w:val="20"/>
              </w:rPr>
              <w:t>The reference point for T</w:t>
            </w:r>
            <w:r w:rsidR="004526D6" w:rsidRPr="004526D6">
              <w:rPr>
                <w:rFonts w:ascii="Times New Roman" w:hAnsi="Times New Roman"/>
                <w:sz w:val="20"/>
                <w:vertAlign w:val="subscript"/>
              </w:rPr>
              <w:t>g</w:t>
            </w:r>
            <w:r w:rsidRPr="00774F96">
              <w:rPr>
                <w:rFonts w:ascii="Times New Roman" w:hAnsi="Times New Roman"/>
                <w:sz w:val="20"/>
                <w:vertAlign w:val="subscript"/>
                <w:lang w:val="en-US"/>
              </w:rPr>
              <w:t>NB-TX</w:t>
            </w:r>
            <w:r w:rsidRPr="00774F96">
              <w:rPr>
                <w:rFonts w:ascii="Times New Roman" w:hAnsi="Times New Roman"/>
                <w:sz w:val="20"/>
              </w:rPr>
              <w:t xml:space="preserve"> shall be the Tx antenna connector.</w:t>
            </w:r>
          </w:p>
        </w:tc>
      </w:tr>
    </w:tbl>
    <w:p w14:paraId="2836BB0C" w14:textId="44C41A0B" w:rsidR="00312419" w:rsidRDefault="008832D6" w:rsidP="00534893">
      <w:pPr>
        <w:pStyle w:val="3GPPText"/>
        <w:rPr>
          <w:lang w:val="en-GB"/>
        </w:rPr>
      </w:pPr>
      <w:r>
        <w:rPr>
          <w:lang w:val="en-GB"/>
        </w:rPr>
        <w:t>In order to support multi-cell RTT at UE side, the gNB Tx-Rx time difference can be signalled to UE.</w:t>
      </w:r>
    </w:p>
    <w:p w14:paraId="3227F13D" w14:textId="77777777" w:rsidR="008832D6" w:rsidRPr="00534893" w:rsidRDefault="008832D6" w:rsidP="00534893">
      <w:pPr>
        <w:pStyle w:val="3GPPText"/>
        <w:rPr>
          <w:lang w:val="en-GB"/>
        </w:rPr>
      </w:pPr>
    </w:p>
    <w:p w14:paraId="3E5E41DB" w14:textId="5575E0A0" w:rsidR="0058001B" w:rsidRDefault="0058001B" w:rsidP="0058001B">
      <w:pPr>
        <w:pStyle w:val="3GPPH3"/>
        <w:ind w:left="0"/>
      </w:pPr>
      <w:r>
        <w:t xml:space="preserve">Additional </w:t>
      </w:r>
      <w:r w:rsidR="00534893">
        <w:t xml:space="preserve">UL SRS(PRS) </w:t>
      </w:r>
      <w:r>
        <w:t>Measurements</w:t>
      </w:r>
    </w:p>
    <w:p w14:paraId="2C396D2A" w14:textId="24C07964" w:rsidR="00596D6A" w:rsidRDefault="0058001B" w:rsidP="0058001B">
      <w:pPr>
        <w:pStyle w:val="3GPPText"/>
      </w:pPr>
      <w:r>
        <w:t xml:space="preserve">Similar to discussion on DL measurements, it is beneficial to additionally support </w:t>
      </w:r>
      <w:r w:rsidRPr="0058001B">
        <w:t>UL SRS(PRS) SINR</w:t>
      </w:r>
      <w:r>
        <w:t xml:space="preserve"> and </w:t>
      </w:r>
      <w:r w:rsidRPr="0058001B">
        <w:t>UL SRS(PRS) RSRP</w:t>
      </w:r>
      <w:r w:rsidRPr="0058001B">
        <w:rPr>
          <w:vertAlign w:val="subscript"/>
        </w:rPr>
        <w:t>FAP</w:t>
      </w:r>
      <w:r w:rsidRPr="00CE3ABC">
        <w:t xml:space="preserve"> </w:t>
      </w:r>
      <w:r w:rsidRPr="0058001B">
        <w:t>or K-Factor indication.</w:t>
      </w:r>
    </w:p>
    <w:p w14:paraId="1B462217" w14:textId="77777777" w:rsidR="00BF7E3F" w:rsidRDefault="00BF7E3F" w:rsidP="00A0345E">
      <w:pPr>
        <w:pStyle w:val="3GPPText"/>
      </w:pPr>
    </w:p>
    <w:p w14:paraId="782F01FB" w14:textId="77777777" w:rsidR="00BF7E3F" w:rsidRDefault="00BF7E3F" w:rsidP="00F473EB">
      <w:pPr>
        <w:pStyle w:val="3GPPText"/>
        <w:numPr>
          <w:ilvl w:val="0"/>
          <w:numId w:val="15"/>
        </w:numPr>
      </w:pPr>
    </w:p>
    <w:p w14:paraId="3E6BF537" w14:textId="2FC2CD95" w:rsidR="00BF7E3F" w:rsidRDefault="00BF7E3F" w:rsidP="00BF7E3F">
      <w:pPr>
        <w:pStyle w:val="3GPPAgreements"/>
        <w:numPr>
          <w:ilvl w:val="1"/>
          <w:numId w:val="12"/>
        </w:numPr>
        <w:rPr>
          <w:b/>
        </w:rPr>
      </w:pPr>
      <w:r>
        <w:rPr>
          <w:b/>
        </w:rPr>
        <w:t>For NR positioning techniques based on UL timing estimation, the following measurements are supported for UL SRS (PRS) signals</w:t>
      </w:r>
    </w:p>
    <w:p w14:paraId="667AAD52" w14:textId="1E6C6392" w:rsidR="00BF7E3F" w:rsidRDefault="00BF7E3F" w:rsidP="00BF7E3F">
      <w:pPr>
        <w:pStyle w:val="3GPPAgreements"/>
        <w:numPr>
          <w:ilvl w:val="2"/>
          <w:numId w:val="12"/>
        </w:numPr>
        <w:rPr>
          <w:b/>
        </w:rPr>
      </w:pPr>
      <w:r>
        <w:rPr>
          <w:b/>
        </w:rPr>
        <w:t>UL SRS(PRS) SINR</w:t>
      </w:r>
    </w:p>
    <w:p w14:paraId="0B582278" w14:textId="13F7644F" w:rsidR="00BF7E3F" w:rsidRPr="00D01FBA" w:rsidRDefault="00BF7E3F" w:rsidP="00BF7E3F">
      <w:pPr>
        <w:pStyle w:val="3GPPAgreements"/>
        <w:numPr>
          <w:ilvl w:val="2"/>
          <w:numId w:val="12"/>
        </w:numPr>
        <w:rPr>
          <w:b/>
        </w:rPr>
      </w:pPr>
      <w:r>
        <w:rPr>
          <w:b/>
        </w:rPr>
        <w:t>UL SRS</w:t>
      </w:r>
      <w:r w:rsidR="00B401BB">
        <w:rPr>
          <w:b/>
        </w:rPr>
        <w:t xml:space="preserve">(PRS) </w:t>
      </w:r>
      <w:r>
        <w:rPr>
          <w:b/>
        </w:rPr>
        <w:t>RSRP</w:t>
      </w:r>
      <w:r w:rsidRPr="00D01FBA">
        <w:rPr>
          <w:b/>
          <w:vertAlign w:val="subscript"/>
        </w:rPr>
        <w:t>FAP</w:t>
      </w:r>
    </w:p>
    <w:p w14:paraId="4F2F1CDA" w14:textId="77777777" w:rsidR="00BF7E3F" w:rsidRDefault="00BF7E3F" w:rsidP="00BF7E3F">
      <w:pPr>
        <w:pStyle w:val="3GPPAgreements"/>
        <w:numPr>
          <w:ilvl w:val="3"/>
          <w:numId w:val="12"/>
        </w:numPr>
        <w:rPr>
          <w:b/>
        </w:rPr>
      </w:pPr>
      <w:r>
        <w:rPr>
          <w:b/>
        </w:rPr>
        <w:t>Can be replaced by K-Factor indication</w:t>
      </w:r>
    </w:p>
    <w:p w14:paraId="63493268" w14:textId="77777777" w:rsidR="00A84868" w:rsidRDefault="00A84868" w:rsidP="00A0345E">
      <w:pPr>
        <w:pStyle w:val="3GPPText"/>
      </w:pPr>
    </w:p>
    <w:p w14:paraId="245C8F8D" w14:textId="09A97108" w:rsidR="00596D6A" w:rsidRDefault="00596D6A" w:rsidP="00596D6A">
      <w:pPr>
        <w:pStyle w:val="Heading2"/>
        <w:tabs>
          <w:tab w:val="clear" w:pos="5255"/>
          <w:tab w:val="num" w:pos="300"/>
        </w:tabs>
        <w:ind w:left="284" w:hanging="284"/>
      </w:pPr>
      <w:r>
        <w:t>gNB Reporting</w:t>
      </w:r>
    </w:p>
    <w:p w14:paraId="352A5402" w14:textId="6DDB1A2D" w:rsidR="00A84868" w:rsidRDefault="00A84868" w:rsidP="00A84868">
      <w:pPr>
        <w:pStyle w:val="3GPPText"/>
      </w:pPr>
      <w:r>
        <w:t xml:space="preserve">There are two types of gNB reporting that can be considered: </w:t>
      </w:r>
    </w:p>
    <w:p w14:paraId="70BF16D0" w14:textId="0CA8BAC0" w:rsidR="00A84868" w:rsidRDefault="00A84868" w:rsidP="00A84868">
      <w:pPr>
        <w:pStyle w:val="3GPPAgreements"/>
      </w:pPr>
      <w:r w:rsidRPr="00646E7E">
        <w:rPr>
          <w:u w:val="single"/>
        </w:rPr>
        <w:t xml:space="preserve">gNB </w:t>
      </w:r>
      <w:r w:rsidR="00236018">
        <w:rPr>
          <w:u w:val="single"/>
        </w:rPr>
        <w:t xml:space="preserve">shares measurements </w:t>
      </w:r>
      <w:r w:rsidRPr="00646E7E">
        <w:rPr>
          <w:u w:val="single"/>
        </w:rPr>
        <w:t>to network (LMF</w:t>
      </w:r>
      <w:r w:rsidR="00236018">
        <w:rPr>
          <w:u w:val="single"/>
        </w:rPr>
        <w:t>/location server</w:t>
      </w:r>
      <w:r w:rsidRPr="00646E7E">
        <w:rPr>
          <w:u w:val="single"/>
        </w:rPr>
        <w:t>)</w:t>
      </w:r>
      <w:r>
        <w:t>. In general, the corresponding signaling for this type of reporting can be developed by RAN2, however RAN1 may need to work and decide on parameters to be included into that signaling.</w:t>
      </w:r>
    </w:p>
    <w:p w14:paraId="35AAFB6B" w14:textId="20EE335F" w:rsidR="00236018" w:rsidRDefault="00A84868" w:rsidP="00A84868">
      <w:pPr>
        <w:pStyle w:val="3GPPAgreements"/>
      </w:pPr>
      <w:r w:rsidRPr="00236018">
        <w:rPr>
          <w:u w:val="single"/>
        </w:rPr>
        <w:t>gNB shares measurements results to UEs</w:t>
      </w:r>
      <w:r>
        <w:t xml:space="preserve"> (either directly or through LMF</w:t>
      </w:r>
      <w:r w:rsidR="00236018">
        <w:t>/location server</w:t>
      </w:r>
      <w:r>
        <w:t xml:space="preserve">). </w:t>
      </w:r>
      <w:r w:rsidR="00236018">
        <w:t>Signaling details for sharing gNB measurements results to UEs can be discussed in RAN2 WG, however our understanding is that RAN1 can provide recommendation on parameters and measurements to be shared.</w:t>
      </w:r>
    </w:p>
    <w:p w14:paraId="3DB34AB3" w14:textId="77777777" w:rsidR="00534893" w:rsidRDefault="00534893" w:rsidP="00596D6A"/>
    <w:p w14:paraId="0ECAA8EC" w14:textId="315F537C" w:rsidR="00084E6A" w:rsidRDefault="00084E6A" w:rsidP="00084E6A">
      <w:pPr>
        <w:pStyle w:val="Heading1"/>
      </w:pPr>
      <w:r>
        <w:t>Conclusion</w:t>
      </w:r>
    </w:p>
    <w:p w14:paraId="02B9D999" w14:textId="0AF61537" w:rsidR="00C64A12" w:rsidRDefault="00076485" w:rsidP="00084E6A">
      <w:pPr>
        <w:pStyle w:val="3GPPText"/>
      </w:pPr>
      <w:r>
        <w:t xml:space="preserve">In this contribution, we have provided </w:t>
      </w:r>
      <w:r w:rsidR="003F4511">
        <w:t xml:space="preserve">our </w:t>
      </w:r>
      <w:r>
        <w:t xml:space="preserve">views on </w:t>
      </w:r>
      <w:r w:rsidR="00A84868">
        <w:t xml:space="preserve">UE and gNB measurements </w:t>
      </w:r>
      <w:r w:rsidR="00236018">
        <w:t>for NR Positioning</w:t>
      </w:r>
      <w:r w:rsidR="003F4511">
        <w:t xml:space="preserve">. In summary, we </w:t>
      </w:r>
      <w:r w:rsidR="00972EBA">
        <w:t>have following proposals:</w:t>
      </w:r>
    </w:p>
    <w:p w14:paraId="75077FB7" w14:textId="77777777" w:rsidR="004526D6" w:rsidRDefault="004526D6" w:rsidP="00084E6A">
      <w:pPr>
        <w:pStyle w:val="3GPPText"/>
      </w:pPr>
    </w:p>
    <w:p w14:paraId="7ACDE58C" w14:textId="77777777" w:rsidR="004526D6" w:rsidRDefault="004526D6" w:rsidP="00E57E71">
      <w:pPr>
        <w:pStyle w:val="3GPPText"/>
        <w:numPr>
          <w:ilvl w:val="0"/>
          <w:numId w:val="22"/>
        </w:numPr>
      </w:pPr>
    </w:p>
    <w:p w14:paraId="47EC31FB" w14:textId="77777777" w:rsidR="004526D6" w:rsidRPr="0005531D" w:rsidRDefault="004526D6" w:rsidP="00E57E71">
      <w:pPr>
        <w:pStyle w:val="3GPPText"/>
        <w:numPr>
          <w:ilvl w:val="1"/>
          <w:numId w:val="18"/>
        </w:numPr>
        <w:rPr>
          <w:b/>
        </w:rPr>
      </w:pPr>
      <w:r w:rsidRPr="0005531D">
        <w:rPr>
          <w:b/>
        </w:rPr>
        <w:t>NR E-CID is supported based on Rel-15 reference signal framework</w:t>
      </w:r>
    </w:p>
    <w:p w14:paraId="4B46496B" w14:textId="77777777" w:rsidR="004526D6" w:rsidRPr="0005531D" w:rsidRDefault="004526D6" w:rsidP="00E57E71">
      <w:pPr>
        <w:pStyle w:val="3GPPText"/>
        <w:numPr>
          <w:ilvl w:val="1"/>
          <w:numId w:val="18"/>
        </w:numPr>
        <w:rPr>
          <w:b/>
        </w:rPr>
      </w:pPr>
      <w:r w:rsidRPr="0005531D">
        <w:rPr>
          <w:b/>
        </w:rPr>
        <w:t xml:space="preserve">Additional measurement for NR E-CID </w:t>
      </w:r>
      <w:r>
        <w:rPr>
          <w:b/>
        </w:rPr>
        <w:t xml:space="preserve">support </w:t>
      </w:r>
      <w:r w:rsidRPr="0005531D">
        <w:rPr>
          <w:b/>
        </w:rPr>
        <w:t>are introduced</w:t>
      </w:r>
    </w:p>
    <w:p w14:paraId="627B628A" w14:textId="77777777" w:rsidR="004526D6" w:rsidRPr="0005531D" w:rsidRDefault="004526D6" w:rsidP="00E57E71">
      <w:pPr>
        <w:pStyle w:val="3GPPText"/>
        <w:numPr>
          <w:ilvl w:val="2"/>
          <w:numId w:val="18"/>
        </w:numPr>
        <w:rPr>
          <w:b/>
        </w:rPr>
      </w:pPr>
      <w:r w:rsidRPr="0005531D">
        <w:rPr>
          <w:b/>
        </w:rPr>
        <w:t>UL</w:t>
      </w:r>
      <w:r>
        <w:rPr>
          <w:b/>
        </w:rPr>
        <w:t>-</w:t>
      </w:r>
      <w:r w:rsidRPr="0005531D">
        <w:rPr>
          <w:b/>
        </w:rPr>
        <w:t>AoA based on Rel-15 UL SRS/PRACH</w:t>
      </w:r>
    </w:p>
    <w:p w14:paraId="32802BB7" w14:textId="77777777" w:rsidR="004526D6" w:rsidRPr="0005531D" w:rsidRDefault="004526D6" w:rsidP="00E57E71">
      <w:pPr>
        <w:pStyle w:val="3GPPText"/>
        <w:numPr>
          <w:ilvl w:val="2"/>
          <w:numId w:val="18"/>
        </w:numPr>
        <w:rPr>
          <w:b/>
        </w:rPr>
      </w:pPr>
      <w:r w:rsidRPr="0005531D">
        <w:rPr>
          <w:b/>
        </w:rPr>
        <w:t>DL-AoD based on Rel-15 SS-RSRP</w:t>
      </w:r>
    </w:p>
    <w:p w14:paraId="7A19CE50" w14:textId="77777777" w:rsidR="004526D6" w:rsidRPr="0005531D" w:rsidRDefault="004526D6" w:rsidP="00E57E71">
      <w:pPr>
        <w:pStyle w:val="3GPPText"/>
        <w:numPr>
          <w:ilvl w:val="2"/>
          <w:numId w:val="18"/>
        </w:numPr>
        <w:rPr>
          <w:b/>
        </w:rPr>
      </w:pPr>
      <w:r>
        <w:rPr>
          <w:b/>
        </w:rPr>
        <w:t>UE/</w:t>
      </w:r>
      <w:r w:rsidRPr="0005531D">
        <w:rPr>
          <w:b/>
        </w:rPr>
        <w:t>gNB Tx-Rx time difference</w:t>
      </w:r>
    </w:p>
    <w:p w14:paraId="4B0CD42A" w14:textId="77777777" w:rsidR="004526D6" w:rsidRPr="0005531D" w:rsidRDefault="004526D6" w:rsidP="00E57E71">
      <w:pPr>
        <w:pStyle w:val="3GPPText"/>
        <w:numPr>
          <w:ilvl w:val="2"/>
          <w:numId w:val="18"/>
        </w:numPr>
        <w:rPr>
          <w:b/>
        </w:rPr>
      </w:pPr>
      <w:r w:rsidRPr="0005531D">
        <w:rPr>
          <w:b/>
        </w:rPr>
        <w:t>Rel-15 SS-SINR (to replace RSRQ)</w:t>
      </w:r>
    </w:p>
    <w:p w14:paraId="7D005936" w14:textId="77777777" w:rsidR="004526D6" w:rsidRDefault="004526D6" w:rsidP="00E57E71">
      <w:pPr>
        <w:pStyle w:val="3GPPText"/>
        <w:numPr>
          <w:ilvl w:val="0"/>
          <w:numId w:val="22"/>
        </w:numPr>
      </w:pPr>
    </w:p>
    <w:p w14:paraId="116B74C4" w14:textId="77777777" w:rsidR="004526D6" w:rsidRDefault="004526D6" w:rsidP="00E57E71">
      <w:pPr>
        <w:pStyle w:val="3GPPText"/>
        <w:numPr>
          <w:ilvl w:val="1"/>
          <w:numId w:val="19"/>
        </w:numPr>
        <w:rPr>
          <w:b/>
        </w:rPr>
      </w:pPr>
      <w:r>
        <w:rPr>
          <w:b/>
        </w:rPr>
        <w:t>Use of Rel-15 reference signals for all NR Positioning techniques (except of NR E-CID support) is left up to UE implementation</w:t>
      </w:r>
    </w:p>
    <w:p w14:paraId="626B3853" w14:textId="77777777" w:rsidR="004526D6" w:rsidRPr="0005531D" w:rsidRDefault="004526D6" w:rsidP="00E57E71">
      <w:pPr>
        <w:pStyle w:val="3GPPText"/>
        <w:numPr>
          <w:ilvl w:val="1"/>
          <w:numId w:val="19"/>
        </w:numPr>
        <w:rPr>
          <w:b/>
        </w:rPr>
      </w:pPr>
      <w:r>
        <w:rPr>
          <w:b/>
        </w:rPr>
        <w:t>Network provides assistance signaling to UE in order to facilitate the use of Rel-15 reference signals for the benefit of NR positioning (e.g. quasi-collocation information)</w:t>
      </w:r>
    </w:p>
    <w:p w14:paraId="465CC00A" w14:textId="77777777" w:rsidR="004526D6" w:rsidRDefault="004526D6" w:rsidP="00E57E71">
      <w:pPr>
        <w:pStyle w:val="3GPPText"/>
        <w:numPr>
          <w:ilvl w:val="1"/>
          <w:numId w:val="19"/>
        </w:numPr>
        <w:rPr>
          <w:b/>
        </w:rPr>
      </w:pPr>
      <w:r>
        <w:rPr>
          <w:b/>
        </w:rPr>
        <w:t>NR positioning measurement requirements/test cases do not assume that Rel-15 reference signals are used by UE</w:t>
      </w:r>
    </w:p>
    <w:p w14:paraId="6574166A" w14:textId="77777777" w:rsidR="004526D6" w:rsidRDefault="004526D6" w:rsidP="00E57E71">
      <w:pPr>
        <w:pStyle w:val="3GPPText"/>
        <w:numPr>
          <w:ilvl w:val="0"/>
          <w:numId w:val="22"/>
        </w:numPr>
      </w:pPr>
    </w:p>
    <w:p w14:paraId="318CD865" w14:textId="77777777" w:rsidR="004526D6" w:rsidRPr="004526D6" w:rsidRDefault="004526D6" w:rsidP="00E57E71">
      <w:pPr>
        <w:pStyle w:val="3GPPText"/>
        <w:numPr>
          <w:ilvl w:val="1"/>
          <w:numId w:val="20"/>
        </w:numPr>
      </w:pPr>
      <w:r w:rsidRPr="00FB735F">
        <w:rPr>
          <w:b/>
        </w:rPr>
        <w:t>Agree on mapping b/w NR positioning techniques, reference signals and measurements as provided in Table 1.</w:t>
      </w:r>
    </w:p>
    <w:p w14:paraId="3F2AA2E2" w14:textId="77777777" w:rsidR="004526D6" w:rsidRDefault="004526D6" w:rsidP="00E57E71">
      <w:pPr>
        <w:pStyle w:val="3GPPText"/>
        <w:numPr>
          <w:ilvl w:val="0"/>
          <w:numId w:val="22"/>
        </w:numPr>
      </w:pPr>
    </w:p>
    <w:p w14:paraId="61B788DF" w14:textId="77777777" w:rsidR="004526D6" w:rsidRDefault="004526D6" w:rsidP="00E57E71">
      <w:pPr>
        <w:pStyle w:val="3GPPText"/>
        <w:numPr>
          <w:ilvl w:val="1"/>
          <w:numId w:val="21"/>
        </w:numPr>
        <w:rPr>
          <w:b/>
        </w:rPr>
      </w:pPr>
      <w:r>
        <w:rPr>
          <w:b/>
        </w:rPr>
        <w:t xml:space="preserve">Define </w:t>
      </w:r>
      <w:r w:rsidRPr="0005531D">
        <w:rPr>
          <w:b/>
        </w:rPr>
        <w:t xml:space="preserve">DL </w:t>
      </w:r>
      <w:r>
        <w:rPr>
          <w:b/>
        </w:rPr>
        <w:t xml:space="preserve">PRS </w:t>
      </w:r>
      <w:r w:rsidRPr="0005531D">
        <w:rPr>
          <w:b/>
        </w:rPr>
        <w:t xml:space="preserve">and UL </w:t>
      </w:r>
      <w:r>
        <w:rPr>
          <w:b/>
        </w:rPr>
        <w:t xml:space="preserve">PRS </w:t>
      </w:r>
      <w:r w:rsidRPr="0005531D">
        <w:rPr>
          <w:b/>
        </w:rPr>
        <w:t xml:space="preserve">SINR measurements </w:t>
      </w:r>
      <w:r>
        <w:rPr>
          <w:b/>
        </w:rPr>
        <w:t xml:space="preserve">(i.e. </w:t>
      </w:r>
      <w:r w:rsidRPr="0005531D">
        <w:rPr>
          <w:b/>
        </w:rPr>
        <w:t>for Rel-16 DL PRS and UL SRS(PRS)</w:t>
      </w:r>
      <w:r>
        <w:rPr>
          <w:b/>
        </w:rPr>
        <w:t>)</w:t>
      </w:r>
    </w:p>
    <w:p w14:paraId="56EB5A07" w14:textId="77777777" w:rsidR="004526D6" w:rsidRDefault="004526D6" w:rsidP="00E57E71">
      <w:pPr>
        <w:pStyle w:val="3GPPText"/>
        <w:numPr>
          <w:ilvl w:val="0"/>
          <w:numId w:val="22"/>
        </w:numPr>
      </w:pPr>
    </w:p>
    <w:p w14:paraId="1DE9AF50" w14:textId="77777777" w:rsidR="004526D6" w:rsidRDefault="004526D6" w:rsidP="004526D6">
      <w:pPr>
        <w:pStyle w:val="3GPPAgreements"/>
        <w:numPr>
          <w:ilvl w:val="1"/>
          <w:numId w:val="12"/>
        </w:numPr>
        <w:rPr>
          <w:b/>
        </w:rPr>
      </w:pPr>
      <w:r>
        <w:rPr>
          <w:b/>
        </w:rPr>
        <w:t>Two methods are supported by NR for UE Tx-Rx measurements</w:t>
      </w:r>
    </w:p>
    <w:p w14:paraId="28F751B4" w14:textId="77777777" w:rsidR="004526D6" w:rsidRDefault="004526D6" w:rsidP="004526D6">
      <w:pPr>
        <w:pStyle w:val="3GPPAgreements"/>
        <w:numPr>
          <w:ilvl w:val="2"/>
          <w:numId w:val="12"/>
        </w:numPr>
        <w:rPr>
          <w:b/>
        </w:rPr>
      </w:pPr>
      <w:r>
        <w:rPr>
          <w:b/>
        </w:rPr>
        <w:t>Method 1: UE Tx-Rx measurements are obtained through ranging with serving (or reference) cell/TRP for RTT estimation and RSTD measurements with respect to serving (or reference) cell/TRP</w:t>
      </w:r>
    </w:p>
    <w:p w14:paraId="33061E5D" w14:textId="77777777" w:rsidR="004526D6" w:rsidRDefault="004526D6" w:rsidP="004526D6">
      <w:pPr>
        <w:pStyle w:val="3GPPAgreements"/>
        <w:numPr>
          <w:ilvl w:val="3"/>
          <w:numId w:val="12"/>
        </w:numPr>
        <w:rPr>
          <w:b/>
        </w:rPr>
      </w:pPr>
      <w:r>
        <w:rPr>
          <w:b/>
        </w:rPr>
        <w:t>Note: Method 1 assumes synchronized network (TX timing offset among TRPs/gNBs is zero or TRP’s/gNB’s timing offsets with respect to serving(reference) cell/TRP are indicated by network)</w:t>
      </w:r>
    </w:p>
    <w:p w14:paraId="0CC7A390" w14:textId="77777777" w:rsidR="004526D6" w:rsidRDefault="004526D6" w:rsidP="004526D6">
      <w:pPr>
        <w:pStyle w:val="3GPPAgreements"/>
        <w:numPr>
          <w:ilvl w:val="2"/>
          <w:numId w:val="12"/>
        </w:numPr>
        <w:rPr>
          <w:b/>
        </w:rPr>
      </w:pPr>
      <w:r>
        <w:rPr>
          <w:b/>
        </w:rPr>
        <w:t>Method 2: UE Tx-Rx measurements are obtained through ranging with multiple cells/TRPs (including serving(reference) and neighbor cells/TRPs)</w:t>
      </w:r>
    </w:p>
    <w:p w14:paraId="61DA939E" w14:textId="77777777" w:rsidR="004526D6" w:rsidRPr="00151CB6" w:rsidRDefault="004526D6" w:rsidP="004526D6">
      <w:pPr>
        <w:pStyle w:val="3GPPAgreements"/>
        <w:numPr>
          <w:ilvl w:val="3"/>
          <w:numId w:val="12"/>
        </w:numPr>
        <w:rPr>
          <w:b/>
        </w:rPr>
      </w:pPr>
      <w:r w:rsidRPr="00151CB6">
        <w:rPr>
          <w:b/>
        </w:rPr>
        <w:t xml:space="preserve">Note: </w:t>
      </w:r>
      <w:r>
        <w:rPr>
          <w:b/>
        </w:rPr>
        <w:t xml:space="preserve">Method 2 </w:t>
      </w:r>
      <w:r w:rsidRPr="00151CB6">
        <w:rPr>
          <w:b/>
        </w:rPr>
        <w:t>assumes that network measures gNB TX-RX time difference for UEs in serving and neighboring cells. Measured gNB TX-RX time differences are reported to UEs or LMF</w:t>
      </w:r>
    </w:p>
    <w:p w14:paraId="53C33C67" w14:textId="77777777" w:rsidR="004526D6" w:rsidRDefault="004526D6" w:rsidP="00E57E71">
      <w:pPr>
        <w:pStyle w:val="3GPPText"/>
        <w:numPr>
          <w:ilvl w:val="0"/>
          <w:numId w:val="22"/>
        </w:numPr>
      </w:pPr>
    </w:p>
    <w:p w14:paraId="03F117CF" w14:textId="77777777" w:rsidR="004526D6" w:rsidRDefault="004526D6" w:rsidP="004526D6">
      <w:pPr>
        <w:pStyle w:val="3GPPAgreements"/>
        <w:numPr>
          <w:ilvl w:val="1"/>
          <w:numId w:val="12"/>
        </w:numPr>
        <w:rPr>
          <w:b/>
        </w:rPr>
      </w:pPr>
      <w:r>
        <w:rPr>
          <w:b/>
        </w:rPr>
        <w:t>For NR positioning techniques based on DL timing estimation, the following additional measurements based on DL PRS signals are supported</w:t>
      </w:r>
    </w:p>
    <w:p w14:paraId="532B1240" w14:textId="77777777" w:rsidR="004526D6" w:rsidRDefault="004526D6" w:rsidP="004526D6">
      <w:pPr>
        <w:pStyle w:val="3GPPAgreements"/>
        <w:numPr>
          <w:ilvl w:val="2"/>
          <w:numId w:val="12"/>
        </w:numPr>
        <w:rPr>
          <w:b/>
        </w:rPr>
      </w:pPr>
      <w:r>
        <w:rPr>
          <w:b/>
        </w:rPr>
        <w:t>DL PRS SINR</w:t>
      </w:r>
    </w:p>
    <w:p w14:paraId="366807FA" w14:textId="77777777" w:rsidR="004526D6" w:rsidRPr="00D01FBA" w:rsidRDefault="004526D6" w:rsidP="004526D6">
      <w:pPr>
        <w:pStyle w:val="3GPPAgreements"/>
        <w:numPr>
          <w:ilvl w:val="2"/>
          <w:numId w:val="12"/>
        </w:numPr>
        <w:rPr>
          <w:b/>
        </w:rPr>
      </w:pPr>
      <w:r>
        <w:rPr>
          <w:b/>
        </w:rPr>
        <w:t>DL PRS RSRP</w:t>
      </w:r>
      <w:r w:rsidRPr="00D01FBA">
        <w:rPr>
          <w:b/>
          <w:vertAlign w:val="subscript"/>
        </w:rPr>
        <w:t>FAP</w:t>
      </w:r>
    </w:p>
    <w:p w14:paraId="5006DCC8" w14:textId="77777777" w:rsidR="004526D6" w:rsidRDefault="004526D6" w:rsidP="004526D6">
      <w:pPr>
        <w:pStyle w:val="3GPPAgreements"/>
        <w:numPr>
          <w:ilvl w:val="3"/>
          <w:numId w:val="12"/>
        </w:numPr>
        <w:rPr>
          <w:b/>
        </w:rPr>
      </w:pPr>
      <w:r>
        <w:rPr>
          <w:b/>
        </w:rPr>
        <w:t>DL PRS RSRP</w:t>
      </w:r>
      <w:r w:rsidRPr="00D01FBA">
        <w:rPr>
          <w:b/>
          <w:vertAlign w:val="subscript"/>
        </w:rPr>
        <w:t>FAP</w:t>
      </w:r>
      <w:r>
        <w:rPr>
          <w:b/>
        </w:rPr>
        <w:t xml:space="preserve"> can be replaced by K-Factor indication</w:t>
      </w:r>
    </w:p>
    <w:p w14:paraId="27966BD9" w14:textId="77777777" w:rsidR="004526D6" w:rsidRDefault="004526D6" w:rsidP="00E57E71">
      <w:pPr>
        <w:pStyle w:val="3GPPText"/>
        <w:numPr>
          <w:ilvl w:val="0"/>
          <w:numId w:val="22"/>
        </w:numPr>
      </w:pPr>
    </w:p>
    <w:p w14:paraId="50B42B76" w14:textId="77777777" w:rsidR="004526D6" w:rsidRDefault="004526D6" w:rsidP="004526D6">
      <w:pPr>
        <w:pStyle w:val="3GPPAgreements"/>
        <w:numPr>
          <w:ilvl w:val="1"/>
          <w:numId w:val="12"/>
        </w:numPr>
        <w:rPr>
          <w:b/>
        </w:rPr>
      </w:pPr>
      <w:r w:rsidRPr="000157EC">
        <w:rPr>
          <w:b/>
        </w:rPr>
        <w:t xml:space="preserve">NR Positioning supports DL-AoD measurements based on </w:t>
      </w:r>
      <w:r>
        <w:rPr>
          <w:b/>
        </w:rPr>
        <w:t xml:space="preserve">both </w:t>
      </w:r>
      <w:r w:rsidRPr="000157EC">
        <w:rPr>
          <w:b/>
        </w:rPr>
        <w:t>DL PRS RSRP</w:t>
      </w:r>
      <w:r>
        <w:rPr>
          <w:b/>
        </w:rPr>
        <w:t xml:space="preserve"> and </w:t>
      </w:r>
      <w:r w:rsidRPr="000157EC">
        <w:rPr>
          <w:b/>
        </w:rPr>
        <w:t>DL PRS RSRP</w:t>
      </w:r>
      <w:r w:rsidRPr="000157EC">
        <w:rPr>
          <w:b/>
          <w:vertAlign w:val="subscript"/>
        </w:rPr>
        <w:t>FAP</w:t>
      </w:r>
      <w:r w:rsidRPr="000157EC">
        <w:rPr>
          <w:b/>
        </w:rPr>
        <w:t xml:space="preserve"> </w:t>
      </w:r>
    </w:p>
    <w:p w14:paraId="2AF44096" w14:textId="77777777" w:rsidR="004526D6" w:rsidRPr="000157EC" w:rsidRDefault="004526D6" w:rsidP="004526D6">
      <w:pPr>
        <w:pStyle w:val="3GPPAgreements"/>
        <w:numPr>
          <w:ilvl w:val="2"/>
          <w:numId w:val="12"/>
        </w:numPr>
        <w:rPr>
          <w:b/>
        </w:rPr>
      </w:pPr>
      <w:r w:rsidRPr="000157EC">
        <w:rPr>
          <w:b/>
        </w:rPr>
        <w:t>DL PRS Resource ID with max of DL PRS RSRP value</w:t>
      </w:r>
    </w:p>
    <w:p w14:paraId="775E717D" w14:textId="77777777" w:rsidR="004526D6" w:rsidRDefault="004526D6" w:rsidP="004526D6">
      <w:pPr>
        <w:pStyle w:val="3GPPAgreements"/>
        <w:numPr>
          <w:ilvl w:val="2"/>
          <w:numId w:val="12"/>
        </w:numPr>
        <w:rPr>
          <w:b/>
        </w:rPr>
      </w:pPr>
      <w:r w:rsidRPr="000157EC">
        <w:rPr>
          <w:b/>
        </w:rPr>
        <w:t>DL PRS Resource ID with max of DL PRS RSRP</w:t>
      </w:r>
      <w:r w:rsidRPr="000157EC">
        <w:rPr>
          <w:b/>
          <w:vertAlign w:val="subscript"/>
        </w:rPr>
        <w:t>FAP</w:t>
      </w:r>
      <w:r w:rsidRPr="000157EC">
        <w:rPr>
          <w:b/>
        </w:rPr>
        <w:t xml:space="preserve"> value</w:t>
      </w:r>
    </w:p>
    <w:p w14:paraId="1386946A" w14:textId="77777777" w:rsidR="004526D6" w:rsidRDefault="004526D6" w:rsidP="00E57E71">
      <w:pPr>
        <w:pStyle w:val="3GPPText"/>
        <w:numPr>
          <w:ilvl w:val="0"/>
          <w:numId w:val="22"/>
        </w:numPr>
      </w:pPr>
    </w:p>
    <w:p w14:paraId="2CF86107" w14:textId="77777777" w:rsidR="004526D6" w:rsidRDefault="004526D6" w:rsidP="004526D6">
      <w:pPr>
        <w:pStyle w:val="3GPPText"/>
        <w:numPr>
          <w:ilvl w:val="1"/>
          <w:numId w:val="14"/>
        </w:numPr>
        <w:rPr>
          <w:b/>
        </w:rPr>
      </w:pPr>
      <w:r>
        <w:rPr>
          <w:b/>
        </w:rPr>
        <w:t>NR supports signaling to configure UE with DL PRS Measurement Report (DPMR) settings</w:t>
      </w:r>
    </w:p>
    <w:p w14:paraId="40F575E9" w14:textId="77777777" w:rsidR="004526D6" w:rsidRDefault="004526D6" w:rsidP="00E57E71">
      <w:pPr>
        <w:pStyle w:val="3GPPText"/>
        <w:numPr>
          <w:ilvl w:val="0"/>
          <w:numId w:val="22"/>
        </w:numPr>
      </w:pPr>
    </w:p>
    <w:p w14:paraId="23B955AC" w14:textId="77777777" w:rsidR="004526D6" w:rsidRDefault="004526D6" w:rsidP="004526D6">
      <w:pPr>
        <w:pStyle w:val="3GPPText"/>
        <w:numPr>
          <w:ilvl w:val="1"/>
          <w:numId w:val="14"/>
        </w:numPr>
        <w:rPr>
          <w:b/>
        </w:rPr>
      </w:pPr>
      <w:r>
        <w:rPr>
          <w:b/>
        </w:rPr>
        <w:t>For DL PRS RSRP and SINR measurements,</w:t>
      </w:r>
    </w:p>
    <w:p w14:paraId="18185BC9" w14:textId="77777777" w:rsidR="004526D6" w:rsidRDefault="004526D6" w:rsidP="004526D6">
      <w:pPr>
        <w:pStyle w:val="3GPPText"/>
        <w:numPr>
          <w:ilvl w:val="2"/>
          <w:numId w:val="14"/>
        </w:numPr>
        <w:rPr>
          <w:b/>
        </w:rPr>
      </w:pPr>
      <w:r w:rsidRPr="00427437">
        <w:rPr>
          <w:b/>
        </w:rPr>
        <w:t xml:space="preserve">UE </w:t>
      </w:r>
      <w:r>
        <w:rPr>
          <w:b/>
        </w:rPr>
        <w:t>is configured with a list of DL PRS Resource Set IDs and DL PRS Resource IDs for measurement and reporting of measurement results</w:t>
      </w:r>
    </w:p>
    <w:p w14:paraId="7985FF9D" w14:textId="77777777" w:rsidR="004526D6" w:rsidRDefault="004526D6" w:rsidP="004526D6">
      <w:pPr>
        <w:pStyle w:val="3GPPText"/>
        <w:numPr>
          <w:ilvl w:val="1"/>
          <w:numId w:val="14"/>
        </w:numPr>
        <w:rPr>
          <w:b/>
        </w:rPr>
      </w:pPr>
      <w:r>
        <w:rPr>
          <w:b/>
        </w:rPr>
        <w:t>For DL PRS RSTD measurements,</w:t>
      </w:r>
    </w:p>
    <w:p w14:paraId="24AC22D2" w14:textId="77777777" w:rsidR="004526D6" w:rsidRDefault="004526D6" w:rsidP="004526D6">
      <w:pPr>
        <w:pStyle w:val="3GPPText"/>
        <w:numPr>
          <w:ilvl w:val="2"/>
          <w:numId w:val="14"/>
        </w:numPr>
        <w:rPr>
          <w:b/>
        </w:rPr>
      </w:pPr>
      <w:r>
        <w:rPr>
          <w:b/>
        </w:rPr>
        <w:t>UE is configured whether to provide single or multiple (</w:t>
      </w:r>
      <w:r w:rsidRPr="00270D52">
        <w:rPr>
          <w:b/>
          <w:i/>
        </w:rPr>
        <w:t>M</w:t>
      </w:r>
      <w:r w:rsidRPr="006059AD">
        <w:rPr>
          <w:b/>
        </w:rPr>
        <w:t>)</w:t>
      </w:r>
      <w:r>
        <w:rPr>
          <w:b/>
        </w:rPr>
        <w:t xml:space="preserve"> RSTD measurements per DL PRS Resource Set</w:t>
      </w:r>
    </w:p>
    <w:p w14:paraId="7AC0A4A2" w14:textId="77777777" w:rsidR="004526D6" w:rsidRDefault="004526D6" w:rsidP="004526D6">
      <w:pPr>
        <w:pStyle w:val="3GPPText"/>
        <w:numPr>
          <w:ilvl w:val="2"/>
          <w:numId w:val="14"/>
        </w:numPr>
        <w:rPr>
          <w:b/>
        </w:rPr>
      </w:pPr>
      <w:r w:rsidRPr="00270D52">
        <w:rPr>
          <w:b/>
        </w:rPr>
        <w:t xml:space="preserve">If </w:t>
      </w:r>
      <w:r>
        <w:rPr>
          <w:b/>
        </w:rPr>
        <w:t xml:space="preserve">a </w:t>
      </w:r>
      <w:r w:rsidRPr="00270D52">
        <w:rPr>
          <w:b/>
        </w:rPr>
        <w:t xml:space="preserve">UE is configured with a list of DL PRS Resource IDs for each </w:t>
      </w:r>
      <w:r>
        <w:rPr>
          <w:b/>
        </w:rPr>
        <w:t xml:space="preserve">configured </w:t>
      </w:r>
      <w:r w:rsidRPr="00270D52">
        <w:rPr>
          <w:b/>
        </w:rPr>
        <w:t>DL PRS Resource Set ID</w:t>
      </w:r>
      <w:r>
        <w:rPr>
          <w:b/>
        </w:rPr>
        <w:t>,</w:t>
      </w:r>
    </w:p>
    <w:p w14:paraId="4B78CC98" w14:textId="77777777" w:rsidR="004526D6" w:rsidRDefault="004526D6" w:rsidP="004526D6">
      <w:pPr>
        <w:pStyle w:val="3GPPText"/>
        <w:numPr>
          <w:ilvl w:val="3"/>
          <w:numId w:val="14"/>
        </w:numPr>
        <w:rPr>
          <w:b/>
        </w:rPr>
      </w:pPr>
      <w:r>
        <w:rPr>
          <w:b/>
        </w:rPr>
        <w:t>UE</w:t>
      </w:r>
      <w:r w:rsidRPr="00270D52">
        <w:rPr>
          <w:b/>
        </w:rPr>
        <w:t xml:space="preserve"> is expected to use </w:t>
      </w:r>
      <w:r>
        <w:rPr>
          <w:b/>
        </w:rPr>
        <w:t>indicated DL PRS</w:t>
      </w:r>
      <w:r w:rsidRPr="00270D52">
        <w:rPr>
          <w:b/>
        </w:rPr>
        <w:t xml:space="preserve"> </w:t>
      </w:r>
      <w:r>
        <w:rPr>
          <w:b/>
        </w:rPr>
        <w:t>R</w:t>
      </w:r>
      <w:r w:rsidRPr="00270D52">
        <w:rPr>
          <w:b/>
        </w:rPr>
        <w:t xml:space="preserve">esources for </w:t>
      </w:r>
      <w:r>
        <w:rPr>
          <w:b/>
        </w:rPr>
        <w:t xml:space="preserve">RSTD </w:t>
      </w:r>
      <w:r w:rsidRPr="00270D52">
        <w:rPr>
          <w:b/>
        </w:rPr>
        <w:t>measurements and reporting</w:t>
      </w:r>
    </w:p>
    <w:p w14:paraId="744DB2DD" w14:textId="77777777" w:rsidR="004526D6" w:rsidRDefault="004526D6" w:rsidP="004526D6">
      <w:pPr>
        <w:pStyle w:val="3GPPText"/>
        <w:numPr>
          <w:ilvl w:val="2"/>
          <w:numId w:val="14"/>
        </w:numPr>
        <w:rPr>
          <w:b/>
        </w:rPr>
      </w:pPr>
      <w:r w:rsidRPr="00270D52">
        <w:rPr>
          <w:b/>
        </w:rPr>
        <w:t>Otherwise, if there is no configuration o</w:t>
      </w:r>
      <w:r>
        <w:rPr>
          <w:b/>
        </w:rPr>
        <w:t>f</w:t>
      </w:r>
      <w:r w:rsidRPr="00270D52">
        <w:rPr>
          <w:b/>
        </w:rPr>
        <w:t xml:space="preserve"> DL PRS Resource IDs provided by network</w:t>
      </w:r>
      <w:r>
        <w:rPr>
          <w:b/>
        </w:rPr>
        <w:t>,</w:t>
      </w:r>
    </w:p>
    <w:p w14:paraId="63D3CBB5" w14:textId="77777777" w:rsidR="004526D6" w:rsidRDefault="004526D6" w:rsidP="004526D6">
      <w:pPr>
        <w:pStyle w:val="3GPPText"/>
        <w:numPr>
          <w:ilvl w:val="3"/>
          <w:numId w:val="14"/>
        </w:numPr>
        <w:rPr>
          <w:b/>
        </w:rPr>
      </w:pPr>
      <w:r w:rsidRPr="00270D52">
        <w:rPr>
          <w:b/>
        </w:rPr>
        <w:t xml:space="preserve">UE </w:t>
      </w:r>
      <w:r>
        <w:rPr>
          <w:b/>
        </w:rPr>
        <w:t>is expected to</w:t>
      </w:r>
      <w:r w:rsidRPr="00270D52">
        <w:rPr>
          <w:b/>
        </w:rPr>
        <w:t xml:space="preserve"> autonomously select </w:t>
      </w:r>
      <w:r>
        <w:rPr>
          <w:b/>
        </w:rPr>
        <w:t xml:space="preserve">one or </w:t>
      </w:r>
      <w:r w:rsidRPr="00270D52">
        <w:rPr>
          <w:b/>
          <w:i/>
        </w:rPr>
        <w:t>M</w:t>
      </w:r>
      <w:r w:rsidRPr="00270D52">
        <w:rPr>
          <w:b/>
        </w:rPr>
        <w:t xml:space="preserve"> DL PRS Resources for </w:t>
      </w:r>
      <w:r>
        <w:rPr>
          <w:b/>
        </w:rPr>
        <w:t>RSTD measurements and report their IDs jointly with RSTD measurements</w:t>
      </w:r>
    </w:p>
    <w:p w14:paraId="3B14CE37" w14:textId="77777777" w:rsidR="004526D6" w:rsidRDefault="004526D6" w:rsidP="00E57E71">
      <w:pPr>
        <w:pStyle w:val="3GPPText"/>
        <w:numPr>
          <w:ilvl w:val="0"/>
          <w:numId w:val="22"/>
        </w:numPr>
      </w:pPr>
    </w:p>
    <w:p w14:paraId="2837F743" w14:textId="77777777" w:rsidR="004526D6" w:rsidRDefault="004526D6" w:rsidP="004526D6">
      <w:pPr>
        <w:pStyle w:val="3GPPText"/>
        <w:numPr>
          <w:ilvl w:val="1"/>
          <w:numId w:val="14"/>
        </w:numPr>
        <w:rPr>
          <w:b/>
        </w:rPr>
      </w:pPr>
      <w:r>
        <w:rPr>
          <w:b/>
        </w:rPr>
        <w:t>DL PRS Measurement Report Configuration contains at least the following information</w:t>
      </w:r>
    </w:p>
    <w:p w14:paraId="061592AB" w14:textId="77777777" w:rsidR="004526D6" w:rsidRDefault="004526D6" w:rsidP="004526D6">
      <w:pPr>
        <w:pStyle w:val="3GPPText"/>
        <w:numPr>
          <w:ilvl w:val="2"/>
          <w:numId w:val="14"/>
        </w:numPr>
        <w:rPr>
          <w:b/>
        </w:rPr>
      </w:pPr>
      <w:r>
        <w:rPr>
          <w:b/>
        </w:rPr>
        <w:t>Reference DL PRS Resource ID(s) / Resource Set</w:t>
      </w:r>
    </w:p>
    <w:p w14:paraId="04A86EFC" w14:textId="77777777" w:rsidR="004526D6" w:rsidRDefault="004526D6" w:rsidP="004526D6">
      <w:pPr>
        <w:pStyle w:val="3GPPText"/>
        <w:numPr>
          <w:ilvl w:val="2"/>
          <w:numId w:val="14"/>
        </w:numPr>
        <w:rPr>
          <w:b/>
        </w:rPr>
      </w:pPr>
      <w:r>
        <w:rPr>
          <w:b/>
        </w:rPr>
        <w:t>List of DL PRS Resource Set IDs</w:t>
      </w:r>
    </w:p>
    <w:p w14:paraId="4CB66A40" w14:textId="77777777" w:rsidR="004526D6" w:rsidRDefault="004526D6" w:rsidP="004526D6">
      <w:pPr>
        <w:pStyle w:val="3GPPText"/>
        <w:numPr>
          <w:ilvl w:val="2"/>
          <w:numId w:val="14"/>
        </w:numPr>
        <w:rPr>
          <w:b/>
        </w:rPr>
      </w:pPr>
      <w:r>
        <w:rPr>
          <w:b/>
        </w:rPr>
        <w:t>List of DL PRS Resource IDs for each DL PRS Resource Set ID</w:t>
      </w:r>
    </w:p>
    <w:p w14:paraId="0D16F5A4" w14:textId="77777777" w:rsidR="004526D6" w:rsidRDefault="004526D6" w:rsidP="004526D6">
      <w:pPr>
        <w:pStyle w:val="3GPPText"/>
        <w:numPr>
          <w:ilvl w:val="2"/>
          <w:numId w:val="14"/>
        </w:numPr>
        <w:rPr>
          <w:b/>
        </w:rPr>
      </w:pPr>
      <w:r>
        <w:rPr>
          <w:b/>
        </w:rPr>
        <w:t>DL PRS Report Type (e.g. periodic, semi-persistent, aperiodic)</w:t>
      </w:r>
    </w:p>
    <w:p w14:paraId="44DA46A1" w14:textId="77777777" w:rsidR="004526D6" w:rsidRDefault="004526D6" w:rsidP="004526D6">
      <w:pPr>
        <w:pStyle w:val="3GPPText"/>
        <w:numPr>
          <w:ilvl w:val="2"/>
          <w:numId w:val="14"/>
        </w:numPr>
        <w:rPr>
          <w:b/>
        </w:rPr>
      </w:pPr>
      <w:r>
        <w:rPr>
          <w:b/>
        </w:rPr>
        <w:t>DL PRS Measurement Set (e.g. RSTD, RSRP, SINR, RSRP</w:t>
      </w:r>
      <w:r w:rsidRPr="00163F66">
        <w:rPr>
          <w:b/>
          <w:vertAlign w:val="subscript"/>
        </w:rPr>
        <w:t>FAP</w:t>
      </w:r>
      <w:r>
        <w:rPr>
          <w:b/>
          <w:vertAlign w:val="subscript"/>
        </w:rPr>
        <w:t>,</w:t>
      </w:r>
      <w:r w:rsidRPr="001B31E6">
        <w:rPr>
          <w:b/>
        </w:rPr>
        <w:t xml:space="preserve"> etc.</w:t>
      </w:r>
      <w:r>
        <w:rPr>
          <w:b/>
        </w:rPr>
        <w:t>)</w:t>
      </w:r>
    </w:p>
    <w:p w14:paraId="0EEA9305" w14:textId="77777777" w:rsidR="004526D6" w:rsidRDefault="004526D6" w:rsidP="00E57E71">
      <w:pPr>
        <w:pStyle w:val="3GPPText"/>
        <w:numPr>
          <w:ilvl w:val="0"/>
          <w:numId w:val="22"/>
        </w:numPr>
      </w:pPr>
    </w:p>
    <w:p w14:paraId="5816D712" w14:textId="77777777" w:rsidR="004526D6" w:rsidRDefault="004526D6" w:rsidP="004526D6">
      <w:pPr>
        <w:pStyle w:val="3GPPAgreements"/>
        <w:numPr>
          <w:ilvl w:val="1"/>
          <w:numId w:val="12"/>
        </w:numPr>
        <w:rPr>
          <w:b/>
        </w:rPr>
      </w:pPr>
      <w:r>
        <w:rPr>
          <w:b/>
        </w:rPr>
        <w:t>UE is not expected to be configured with number of DL PRS Resources /Resource Sets that exceed UE capabilities in terms of DL PRS measurements and reporting</w:t>
      </w:r>
    </w:p>
    <w:p w14:paraId="7F9A9B29" w14:textId="77777777" w:rsidR="004526D6" w:rsidRDefault="004526D6" w:rsidP="00E57E71">
      <w:pPr>
        <w:pStyle w:val="3GPPText"/>
        <w:numPr>
          <w:ilvl w:val="0"/>
          <w:numId w:val="22"/>
        </w:numPr>
      </w:pPr>
    </w:p>
    <w:p w14:paraId="693F6B2E" w14:textId="77777777" w:rsidR="004526D6" w:rsidRDefault="004526D6" w:rsidP="004526D6">
      <w:pPr>
        <w:pStyle w:val="3GPPAgreements"/>
        <w:numPr>
          <w:ilvl w:val="1"/>
          <w:numId w:val="12"/>
        </w:numPr>
        <w:rPr>
          <w:b/>
        </w:rPr>
      </w:pPr>
      <w:r>
        <w:rPr>
          <w:b/>
        </w:rPr>
        <w:t>For NR UL-AoA positioning, NR supports two types of AoA measurements</w:t>
      </w:r>
    </w:p>
    <w:p w14:paraId="40FFA425" w14:textId="77777777" w:rsidR="004526D6" w:rsidRDefault="004526D6" w:rsidP="004526D6">
      <w:pPr>
        <w:pStyle w:val="3GPPAgreements"/>
        <w:numPr>
          <w:ilvl w:val="2"/>
          <w:numId w:val="12"/>
        </w:numPr>
        <w:rPr>
          <w:b/>
        </w:rPr>
      </w:pPr>
      <w:r>
        <w:rPr>
          <w:b/>
        </w:rPr>
        <w:t xml:space="preserve">Type-1: based on </w:t>
      </w:r>
      <w:r w:rsidRPr="0093066C">
        <w:rPr>
          <w:b/>
        </w:rPr>
        <w:t>the first arrival path component of channel impulse response</w:t>
      </w:r>
      <w:r>
        <w:rPr>
          <w:b/>
        </w:rPr>
        <w:t xml:space="preserve"> (e.g. using UL-SRS-RSRP</w:t>
      </w:r>
      <w:r w:rsidRPr="00166440">
        <w:rPr>
          <w:b/>
          <w:vertAlign w:val="subscript"/>
        </w:rPr>
        <w:t>FAP</w:t>
      </w:r>
      <w:r>
        <w:rPr>
          <w:b/>
        </w:rPr>
        <w:t>)</w:t>
      </w:r>
    </w:p>
    <w:p w14:paraId="2A48F084" w14:textId="77777777" w:rsidR="004526D6" w:rsidRDefault="004526D6" w:rsidP="004526D6">
      <w:pPr>
        <w:pStyle w:val="3GPPAgreements"/>
        <w:numPr>
          <w:ilvl w:val="2"/>
          <w:numId w:val="12"/>
        </w:numPr>
        <w:rPr>
          <w:b/>
        </w:rPr>
      </w:pPr>
      <w:r>
        <w:rPr>
          <w:b/>
        </w:rPr>
        <w:t xml:space="preserve">Type-2: based UL-SRS-RSRP measurements of </w:t>
      </w:r>
      <w:r w:rsidRPr="0093066C">
        <w:rPr>
          <w:b/>
        </w:rPr>
        <w:t>all multi-path components</w:t>
      </w:r>
    </w:p>
    <w:p w14:paraId="770E52A3" w14:textId="77777777" w:rsidR="004526D6" w:rsidRDefault="004526D6" w:rsidP="00E57E71">
      <w:pPr>
        <w:pStyle w:val="3GPPText"/>
        <w:numPr>
          <w:ilvl w:val="0"/>
          <w:numId w:val="22"/>
        </w:numPr>
      </w:pPr>
    </w:p>
    <w:p w14:paraId="7B853B63" w14:textId="77777777" w:rsidR="004526D6" w:rsidRDefault="004526D6" w:rsidP="004526D6">
      <w:pPr>
        <w:pStyle w:val="3GPPAgreements"/>
        <w:numPr>
          <w:ilvl w:val="1"/>
          <w:numId w:val="12"/>
        </w:numPr>
        <w:rPr>
          <w:b/>
        </w:rPr>
      </w:pPr>
      <w:r>
        <w:rPr>
          <w:b/>
        </w:rPr>
        <w:t>For NR positioning techniques based on UL timing estimation, the following measurements are supported for UL SRS (PRS) signals</w:t>
      </w:r>
    </w:p>
    <w:p w14:paraId="41442EB0" w14:textId="77777777" w:rsidR="004526D6" w:rsidRDefault="004526D6" w:rsidP="004526D6">
      <w:pPr>
        <w:pStyle w:val="3GPPAgreements"/>
        <w:numPr>
          <w:ilvl w:val="2"/>
          <w:numId w:val="12"/>
        </w:numPr>
        <w:rPr>
          <w:b/>
        </w:rPr>
      </w:pPr>
      <w:r>
        <w:rPr>
          <w:b/>
        </w:rPr>
        <w:t>UL SRS(PRS) SINR</w:t>
      </w:r>
    </w:p>
    <w:p w14:paraId="6FBFFB2A" w14:textId="77777777" w:rsidR="004526D6" w:rsidRPr="00D01FBA" w:rsidRDefault="004526D6" w:rsidP="004526D6">
      <w:pPr>
        <w:pStyle w:val="3GPPAgreements"/>
        <w:numPr>
          <w:ilvl w:val="2"/>
          <w:numId w:val="12"/>
        </w:numPr>
        <w:rPr>
          <w:b/>
        </w:rPr>
      </w:pPr>
      <w:r>
        <w:rPr>
          <w:b/>
        </w:rPr>
        <w:t>UL SRS(PRS) RSRP</w:t>
      </w:r>
      <w:r w:rsidRPr="00D01FBA">
        <w:rPr>
          <w:b/>
          <w:vertAlign w:val="subscript"/>
        </w:rPr>
        <w:t>FAP</w:t>
      </w:r>
    </w:p>
    <w:p w14:paraId="3313634F" w14:textId="77777777" w:rsidR="004526D6" w:rsidRDefault="004526D6" w:rsidP="004526D6">
      <w:pPr>
        <w:pStyle w:val="3GPPAgreements"/>
        <w:numPr>
          <w:ilvl w:val="3"/>
          <w:numId w:val="12"/>
        </w:numPr>
        <w:rPr>
          <w:b/>
        </w:rPr>
      </w:pPr>
      <w:r>
        <w:rPr>
          <w:b/>
        </w:rPr>
        <w:t>Can be replaced by K-Factor indication</w:t>
      </w:r>
    </w:p>
    <w:p w14:paraId="0E5D22B4" w14:textId="0A97A136" w:rsidR="000E2972" w:rsidRDefault="000E2972" w:rsidP="00084E6A">
      <w:pPr>
        <w:pStyle w:val="3GPPText"/>
      </w:pPr>
    </w:p>
    <w:p w14:paraId="4E03C841" w14:textId="0FBF1A44" w:rsidR="00084E6A" w:rsidRDefault="00084E6A" w:rsidP="00084E6A">
      <w:pPr>
        <w:pStyle w:val="Heading1"/>
      </w:pPr>
      <w:r>
        <w:t>References</w:t>
      </w:r>
    </w:p>
    <w:p w14:paraId="32FA7DF3" w14:textId="668B3DF0" w:rsidR="004D232A" w:rsidRPr="004D232A" w:rsidRDefault="00084E6A" w:rsidP="00033280">
      <w:pPr>
        <w:pStyle w:val="3GPPText"/>
        <w:numPr>
          <w:ilvl w:val="0"/>
          <w:numId w:val="11"/>
        </w:numPr>
        <w:ind w:left="0" w:firstLine="0"/>
      </w:pPr>
      <w:r>
        <w:t xml:space="preserve"> </w:t>
      </w:r>
      <w:bookmarkStart w:id="6" w:name="_Ref4149727"/>
      <w:r w:rsidR="004D232A" w:rsidRPr="004D232A">
        <w:t>RP-190752</w:t>
      </w:r>
      <w:r w:rsidR="00F743C6">
        <w:t>,</w:t>
      </w:r>
      <w:r w:rsidR="004D232A">
        <w:t xml:space="preserve"> “</w:t>
      </w:r>
      <w:r w:rsidR="004D232A" w:rsidRPr="004D232A">
        <w:t>New WID: NR Positioning Support</w:t>
      </w:r>
      <w:r w:rsidR="004D232A">
        <w:t xml:space="preserve">”, </w:t>
      </w:r>
      <w:r w:rsidR="004D232A" w:rsidRPr="004D232A">
        <w:t>Intel Corporation, Ericsson</w:t>
      </w:r>
      <w:bookmarkEnd w:id="6"/>
    </w:p>
    <w:p w14:paraId="4A7A4CC6" w14:textId="77777777" w:rsidR="001578DA" w:rsidRDefault="001578DA" w:rsidP="001578DA">
      <w:pPr>
        <w:pStyle w:val="3GPPText"/>
        <w:numPr>
          <w:ilvl w:val="0"/>
          <w:numId w:val="11"/>
        </w:numPr>
        <w:ind w:left="0" w:firstLine="0"/>
        <w:rPr>
          <w:iCs/>
        </w:rPr>
      </w:pPr>
      <w:bookmarkStart w:id="7" w:name="_Ref7775764"/>
      <w:r w:rsidRPr="00F0017D">
        <w:rPr>
          <w:iCs/>
        </w:rPr>
        <w:t>R1-1906821</w:t>
      </w:r>
      <w:r w:rsidRPr="003F29F9">
        <w:rPr>
          <w:iCs/>
        </w:rPr>
        <w:t>, “</w:t>
      </w:r>
      <w:r>
        <w:rPr>
          <w:iCs/>
        </w:rPr>
        <w:t xml:space="preserve">Downlink reference signal design for NR positioning”, </w:t>
      </w:r>
      <w:r w:rsidRPr="00BF38DA">
        <w:rPr>
          <w:iCs/>
        </w:rPr>
        <w:t>Intel Corporation</w:t>
      </w:r>
      <w:r w:rsidRPr="008850E7">
        <w:rPr>
          <w:iCs/>
        </w:rPr>
        <w:t xml:space="preserve">, </w:t>
      </w:r>
      <w:r>
        <w:rPr>
          <w:iCs/>
        </w:rPr>
        <w:t>Reno</w:t>
      </w:r>
      <w:r w:rsidRPr="008850E7">
        <w:rPr>
          <w:iCs/>
        </w:rPr>
        <w:t xml:space="preserve">, </w:t>
      </w:r>
      <w:r>
        <w:rPr>
          <w:iCs/>
        </w:rPr>
        <w:t>USA</w:t>
      </w:r>
      <w:r w:rsidRPr="008850E7">
        <w:rPr>
          <w:iCs/>
        </w:rPr>
        <w:t xml:space="preserve">, </w:t>
      </w:r>
      <w:r>
        <w:rPr>
          <w:iCs/>
        </w:rPr>
        <w:t>May</w:t>
      </w:r>
      <w:r w:rsidRPr="008850E7">
        <w:rPr>
          <w:iCs/>
        </w:rPr>
        <w:t>, 2019</w:t>
      </w:r>
      <w:bookmarkEnd w:id="7"/>
    </w:p>
    <w:p w14:paraId="50E018B4" w14:textId="77777777" w:rsidR="001578DA" w:rsidRDefault="001578DA" w:rsidP="001578DA">
      <w:pPr>
        <w:pStyle w:val="3GPPText"/>
        <w:numPr>
          <w:ilvl w:val="0"/>
          <w:numId w:val="11"/>
        </w:numPr>
        <w:ind w:left="0" w:firstLine="0"/>
        <w:rPr>
          <w:iCs/>
        </w:rPr>
      </w:pPr>
      <w:r w:rsidRPr="00F0017D">
        <w:rPr>
          <w:iCs/>
        </w:rPr>
        <w:t>R1-1906822</w:t>
      </w:r>
      <w:r w:rsidRPr="003F29F9">
        <w:rPr>
          <w:iCs/>
        </w:rPr>
        <w:t>, “</w:t>
      </w:r>
      <w:r>
        <w:rPr>
          <w:iCs/>
        </w:rPr>
        <w:t xml:space="preserve">Uplink reference signal design for NR positioning”, </w:t>
      </w:r>
      <w:r w:rsidRPr="00BF38DA">
        <w:rPr>
          <w:iCs/>
        </w:rPr>
        <w:t>Intel Corporation</w:t>
      </w:r>
      <w:r w:rsidRPr="008850E7">
        <w:rPr>
          <w:iCs/>
        </w:rPr>
        <w:t xml:space="preserve">, </w:t>
      </w:r>
      <w:r>
        <w:rPr>
          <w:iCs/>
        </w:rPr>
        <w:t>Reno</w:t>
      </w:r>
      <w:r w:rsidRPr="008850E7">
        <w:rPr>
          <w:iCs/>
        </w:rPr>
        <w:t xml:space="preserve">, </w:t>
      </w:r>
      <w:r>
        <w:rPr>
          <w:iCs/>
        </w:rPr>
        <w:t>USA</w:t>
      </w:r>
      <w:r w:rsidRPr="008850E7">
        <w:rPr>
          <w:iCs/>
        </w:rPr>
        <w:t xml:space="preserve">, </w:t>
      </w:r>
      <w:r>
        <w:rPr>
          <w:iCs/>
        </w:rPr>
        <w:t>May</w:t>
      </w:r>
      <w:r w:rsidRPr="008850E7">
        <w:rPr>
          <w:iCs/>
        </w:rPr>
        <w:t>, 2019</w:t>
      </w:r>
    </w:p>
    <w:p w14:paraId="3A7074C8" w14:textId="77777777" w:rsidR="001578DA" w:rsidRDefault="001578DA" w:rsidP="001578DA">
      <w:pPr>
        <w:pStyle w:val="3GPPText"/>
        <w:numPr>
          <w:ilvl w:val="0"/>
          <w:numId w:val="11"/>
        </w:numPr>
        <w:ind w:left="0" w:firstLine="0"/>
        <w:rPr>
          <w:iCs/>
        </w:rPr>
      </w:pPr>
      <w:bookmarkStart w:id="8" w:name="_Ref7775765"/>
      <w:r w:rsidRPr="00F0017D">
        <w:rPr>
          <w:iCs/>
        </w:rPr>
        <w:t>R1-190682</w:t>
      </w:r>
      <w:r>
        <w:rPr>
          <w:iCs/>
        </w:rPr>
        <w:t>4</w:t>
      </w:r>
      <w:r w:rsidRPr="003F29F9">
        <w:rPr>
          <w:iCs/>
        </w:rPr>
        <w:t>, “</w:t>
      </w:r>
      <w:r>
        <w:rPr>
          <w:iCs/>
        </w:rPr>
        <w:t>On physical-layer procedures for NR positioning”</w:t>
      </w:r>
      <w:r w:rsidRPr="00BF38DA">
        <w:rPr>
          <w:iCs/>
        </w:rPr>
        <w:t>, Intel Corporation</w:t>
      </w:r>
      <w:r w:rsidRPr="008850E7">
        <w:rPr>
          <w:iCs/>
        </w:rPr>
        <w:t xml:space="preserve">, </w:t>
      </w:r>
      <w:r>
        <w:rPr>
          <w:iCs/>
        </w:rPr>
        <w:t>Reno</w:t>
      </w:r>
      <w:r w:rsidRPr="008850E7">
        <w:rPr>
          <w:iCs/>
        </w:rPr>
        <w:t xml:space="preserve">, </w:t>
      </w:r>
      <w:r>
        <w:rPr>
          <w:iCs/>
        </w:rPr>
        <w:t>USA</w:t>
      </w:r>
      <w:r w:rsidRPr="008850E7">
        <w:rPr>
          <w:iCs/>
        </w:rPr>
        <w:t xml:space="preserve">, </w:t>
      </w:r>
      <w:r>
        <w:rPr>
          <w:iCs/>
        </w:rPr>
        <w:t>May</w:t>
      </w:r>
      <w:r w:rsidRPr="008850E7">
        <w:rPr>
          <w:iCs/>
        </w:rPr>
        <w:t>, 2019</w:t>
      </w:r>
      <w:bookmarkEnd w:id="8"/>
    </w:p>
    <w:p w14:paraId="3399E062" w14:textId="77777777" w:rsidR="00546D6E" w:rsidRDefault="00546D6E" w:rsidP="00546D6E">
      <w:pPr>
        <w:pStyle w:val="3GPPText"/>
        <w:rPr>
          <w:highlight w:val="yellow"/>
        </w:rPr>
      </w:pPr>
    </w:p>
    <w:sectPr w:rsidR="00546D6E" w:rsidSect="005D0A41">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0453E" w14:textId="77777777" w:rsidR="009A4028" w:rsidRDefault="009A4028">
      <w:r>
        <w:separator/>
      </w:r>
    </w:p>
  </w:endnote>
  <w:endnote w:type="continuationSeparator" w:id="0">
    <w:p w14:paraId="6BF1131F" w14:textId="77777777" w:rsidR="009A4028" w:rsidRDefault="009A4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4D0D8E" w:rsidRDefault="004D0D8E"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4D0D8E" w:rsidRDefault="004D0D8E"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4D0D8E" w:rsidRPr="00270202" w:rsidRDefault="004D0D8E"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24DC1">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24DC1">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FD9F4" w14:textId="77777777" w:rsidR="009A4028" w:rsidRDefault="009A4028">
      <w:r>
        <w:separator/>
      </w:r>
    </w:p>
  </w:footnote>
  <w:footnote w:type="continuationSeparator" w:id="0">
    <w:p w14:paraId="69942498" w14:textId="77777777" w:rsidR="009A4028" w:rsidRDefault="009A40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4D0D8E" w:rsidRDefault="004D0D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E58EA"/>
    <w:multiLevelType w:val="multilevel"/>
    <w:tmpl w:val="B8727EDA"/>
    <w:numStyleLink w:val="3GPPBullets"/>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62499"/>
    <w:multiLevelType w:val="multilevel"/>
    <w:tmpl w:val="7A906378"/>
    <w:lvl w:ilvl="0">
      <w:start w:val="2"/>
      <w:numFmt w:val="decimal"/>
      <w:lvlText w:val="Proposal %1:"/>
      <w:lvlJc w:val="left"/>
      <w:pPr>
        <w:ind w:left="0" w:firstLine="0"/>
      </w:pPr>
      <w:rPr>
        <w:b/>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pStyle w:val="Heading3"/>
      <w:lvlText w:val="%1.%2.%3"/>
      <w:lvlJc w:val="left"/>
      <w:pPr>
        <w:tabs>
          <w:tab w:val="num" w:pos="568"/>
        </w:tabs>
        <w:ind w:left="568"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D525AA"/>
    <w:multiLevelType w:val="multilevel"/>
    <w:tmpl w:val="7A906378"/>
    <w:numStyleLink w:val="3GPPListofBullets"/>
  </w:abstractNum>
  <w:abstractNum w:abstractNumId="9" w15:restartNumberingAfterBreak="0">
    <w:nsid w:val="17ED0CF1"/>
    <w:multiLevelType w:val="hybridMultilevel"/>
    <w:tmpl w:val="CD84E6D0"/>
    <w:lvl w:ilvl="0" w:tplc="D11E13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63359EA"/>
    <w:multiLevelType w:val="multilevel"/>
    <w:tmpl w:val="7A906378"/>
    <w:lvl w:ilvl="0">
      <w:start w:val="10"/>
      <w:numFmt w:val="decimal"/>
      <w:lvlText w:val="Proposal %1:"/>
      <w:lvlJc w:val="left"/>
      <w:pPr>
        <w:ind w:left="0" w:firstLine="0"/>
      </w:pPr>
      <w:rPr>
        <w:b/>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48D259EA"/>
    <w:multiLevelType w:val="multilevel"/>
    <w:tmpl w:val="B8727EDA"/>
    <w:numStyleLink w:val="3GPPBullets"/>
  </w:abstractNum>
  <w:abstractNum w:abstractNumId="17" w15:restartNumberingAfterBreak="0">
    <w:nsid w:val="4D0A2DF8"/>
    <w:multiLevelType w:val="multilevel"/>
    <w:tmpl w:val="7A906378"/>
    <w:numStyleLink w:val="3GPPListofBullets"/>
  </w:abstractNum>
  <w:abstractNum w:abstractNumId="18" w15:restartNumberingAfterBreak="0">
    <w:nsid w:val="590A0E3B"/>
    <w:multiLevelType w:val="multilevel"/>
    <w:tmpl w:val="7A906378"/>
    <w:lvl w:ilvl="0">
      <w:start w:val="3"/>
      <w:numFmt w:val="decimal"/>
      <w:lvlText w:val="Proposal %1:"/>
      <w:lvlJc w:val="left"/>
      <w:pPr>
        <w:ind w:left="0" w:firstLine="0"/>
      </w:pPr>
      <w:rPr>
        <w:b/>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5CAF6ED9"/>
    <w:multiLevelType w:val="multilevel"/>
    <w:tmpl w:val="B8727EDA"/>
    <w:numStyleLink w:val="3GPPBullets"/>
  </w:abstractNum>
  <w:abstractNum w:abstractNumId="20" w15:restartNumberingAfterBreak="0">
    <w:nsid w:val="5F187817"/>
    <w:multiLevelType w:val="multilevel"/>
    <w:tmpl w:val="7A906378"/>
    <w:numStyleLink w:val="3GPPListofBullets"/>
  </w:abstractNum>
  <w:abstractNum w:abstractNumId="21" w15:restartNumberingAfterBreak="0">
    <w:nsid w:val="65EC49B4"/>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6F3F06F6"/>
    <w:multiLevelType w:val="multilevel"/>
    <w:tmpl w:val="7A906378"/>
    <w:lvl w:ilvl="0">
      <w:start w:val="1"/>
      <w:numFmt w:val="decimal"/>
      <w:lvlText w:val="Proposal %1:"/>
      <w:lvlJc w:val="left"/>
      <w:pPr>
        <w:ind w:left="0" w:firstLine="0"/>
      </w:pPr>
      <w:rPr>
        <w:b/>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0"/>
  </w:num>
  <w:num w:numId="2">
    <w:abstractNumId w:val="4"/>
  </w:num>
  <w:num w:numId="3">
    <w:abstractNumId w:val="11"/>
  </w:num>
  <w:num w:numId="4">
    <w:abstractNumId w:val="12"/>
  </w:num>
  <w:num w:numId="5">
    <w:abstractNumId w:val="7"/>
  </w:num>
  <w:num w:numId="6">
    <w:abstractNumId w:val="5"/>
  </w:num>
  <w:num w:numId="7">
    <w:abstractNumId w:val="13"/>
  </w:num>
  <w:num w:numId="8">
    <w:abstractNumId w:val="14"/>
  </w:num>
  <w:num w:numId="9">
    <w:abstractNumId w:val="2"/>
  </w:num>
  <w:num w:numId="10">
    <w:abstractNumId w:val="6"/>
  </w:num>
  <w:num w:numId="11">
    <w:abstractNumId w:val="9"/>
  </w:num>
  <w:num w:numId="12">
    <w:abstractNumId w:val="20"/>
  </w:num>
  <w:num w:numId="13">
    <w:abstractNumId w:val="16"/>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4">
    <w:abstractNumId w:val="8"/>
  </w:num>
  <w:num w:numId="15">
    <w:abstractNumId w:val="17"/>
    <w:lvlOverride w:ilvl="0">
      <w:lvl w:ilvl="0">
        <w:start w:val="10"/>
        <w:numFmt w:val="decimal"/>
        <w:lvlText w:val="Proposal %1:"/>
        <w:lvlJc w:val="left"/>
        <w:pPr>
          <w:ind w:left="0" w:firstLine="0"/>
        </w:pPr>
        <w:rPr>
          <w:b/>
        </w:rPr>
      </w:lvl>
    </w:lvlOverride>
  </w:num>
  <w:num w:numId="16">
    <w:abstractNumId w:val="1"/>
  </w:num>
  <w:num w:numId="17">
    <w:abstractNumId w:val="19"/>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8">
    <w:abstractNumId w:val="15"/>
  </w:num>
  <w:num w:numId="19">
    <w:abstractNumId w:val="22"/>
  </w:num>
  <w:num w:numId="20">
    <w:abstractNumId w:val="3"/>
  </w:num>
  <w:num w:numId="21">
    <w:abstractNumId w:val="18"/>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72"/>
    <w:rsid w:val="000037FB"/>
    <w:rsid w:val="00003CB0"/>
    <w:rsid w:val="000045D4"/>
    <w:rsid w:val="00004885"/>
    <w:rsid w:val="00004A82"/>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97"/>
    <w:rsid w:val="00011F10"/>
    <w:rsid w:val="00012057"/>
    <w:rsid w:val="000120C5"/>
    <w:rsid w:val="00012410"/>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A8D"/>
    <w:rsid w:val="00014DB4"/>
    <w:rsid w:val="000155FE"/>
    <w:rsid w:val="000157EC"/>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7AE"/>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68D"/>
    <w:rsid w:val="00050831"/>
    <w:rsid w:val="00050C43"/>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8DC"/>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B5A"/>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5239"/>
    <w:rsid w:val="00085AD2"/>
    <w:rsid w:val="00085C4A"/>
    <w:rsid w:val="0008624E"/>
    <w:rsid w:val="000862BA"/>
    <w:rsid w:val="000864D5"/>
    <w:rsid w:val="00086A9C"/>
    <w:rsid w:val="00086B50"/>
    <w:rsid w:val="00086C4D"/>
    <w:rsid w:val="00086CF2"/>
    <w:rsid w:val="0008731C"/>
    <w:rsid w:val="000873EA"/>
    <w:rsid w:val="0008746F"/>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027"/>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949"/>
    <w:rsid w:val="000D2AE0"/>
    <w:rsid w:val="000D2EA5"/>
    <w:rsid w:val="000D35D4"/>
    <w:rsid w:val="000D362A"/>
    <w:rsid w:val="000D37FA"/>
    <w:rsid w:val="000D3A34"/>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829"/>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2"/>
    <w:rsid w:val="000E297C"/>
    <w:rsid w:val="000E2985"/>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196"/>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D1"/>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CB6"/>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8DA"/>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3F66"/>
    <w:rsid w:val="00164646"/>
    <w:rsid w:val="001647FA"/>
    <w:rsid w:val="001649D4"/>
    <w:rsid w:val="00164EAD"/>
    <w:rsid w:val="00165137"/>
    <w:rsid w:val="00165A4B"/>
    <w:rsid w:val="00165C16"/>
    <w:rsid w:val="00165C3F"/>
    <w:rsid w:val="00165DE9"/>
    <w:rsid w:val="001660C2"/>
    <w:rsid w:val="0016634F"/>
    <w:rsid w:val="00166440"/>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5E"/>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4F"/>
    <w:rsid w:val="00181B3A"/>
    <w:rsid w:val="00181E15"/>
    <w:rsid w:val="001820B2"/>
    <w:rsid w:val="00182169"/>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4D46"/>
    <w:rsid w:val="00195704"/>
    <w:rsid w:val="0019573B"/>
    <w:rsid w:val="001957D1"/>
    <w:rsid w:val="001958FD"/>
    <w:rsid w:val="0019592C"/>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A6"/>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EE"/>
    <w:rsid w:val="001B276A"/>
    <w:rsid w:val="001B2993"/>
    <w:rsid w:val="001B2D72"/>
    <w:rsid w:val="001B2E97"/>
    <w:rsid w:val="001B2F20"/>
    <w:rsid w:val="001B31E6"/>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B7F4C"/>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12"/>
    <w:rsid w:val="001C211D"/>
    <w:rsid w:val="001C2E60"/>
    <w:rsid w:val="001C325F"/>
    <w:rsid w:val="001C3474"/>
    <w:rsid w:val="001C356F"/>
    <w:rsid w:val="001C3903"/>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6C"/>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2F4B"/>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7"/>
    <w:rsid w:val="00200BF9"/>
    <w:rsid w:val="002012E7"/>
    <w:rsid w:val="00201646"/>
    <w:rsid w:val="0020181B"/>
    <w:rsid w:val="00201C7E"/>
    <w:rsid w:val="00201D11"/>
    <w:rsid w:val="00201D85"/>
    <w:rsid w:val="00201E81"/>
    <w:rsid w:val="00202201"/>
    <w:rsid w:val="00202257"/>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CC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24"/>
    <w:rsid w:val="00235C01"/>
    <w:rsid w:val="00235D2E"/>
    <w:rsid w:val="00236018"/>
    <w:rsid w:val="002362C4"/>
    <w:rsid w:val="0023688C"/>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31"/>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C63"/>
    <w:rsid w:val="00270C98"/>
    <w:rsid w:val="00270D52"/>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9"/>
    <w:rsid w:val="00285C76"/>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67"/>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B0"/>
    <w:rsid w:val="002D1371"/>
    <w:rsid w:val="002D13B7"/>
    <w:rsid w:val="002D151D"/>
    <w:rsid w:val="002D15C0"/>
    <w:rsid w:val="002D16EF"/>
    <w:rsid w:val="002D2057"/>
    <w:rsid w:val="002D21F9"/>
    <w:rsid w:val="002D24C3"/>
    <w:rsid w:val="002D28E0"/>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C7F"/>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BC2"/>
    <w:rsid w:val="002E7C5F"/>
    <w:rsid w:val="002F0045"/>
    <w:rsid w:val="002F00F0"/>
    <w:rsid w:val="002F025B"/>
    <w:rsid w:val="002F0292"/>
    <w:rsid w:val="002F0684"/>
    <w:rsid w:val="002F07AE"/>
    <w:rsid w:val="002F0ADB"/>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21B8"/>
    <w:rsid w:val="0031226C"/>
    <w:rsid w:val="00312419"/>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BCC"/>
    <w:rsid w:val="003321C3"/>
    <w:rsid w:val="00332962"/>
    <w:rsid w:val="00332B77"/>
    <w:rsid w:val="00332C85"/>
    <w:rsid w:val="00333049"/>
    <w:rsid w:val="00334021"/>
    <w:rsid w:val="0033443F"/>
    <w:rsid w:val="003346B9"/>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50D"/>
    <w:rsid w:val="00340A6D"/>
    <w:rsid w:val="00340AF2"/>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1A0"/>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B3D"/>
    <w:rsid w:val="00353C2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982"/>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6CF"/>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7F6"/>
    <w:rsid w:val="003B2AB9"/>
    <w:rsid w:val="003B2B79"/>
    <w:rsid w:val="003B2DAD"/>
    <w:rsid w:val="003B2DB4"/>
    <w:rsid w:val="003B3326"/>
    <w:rsid w:val="003B3435"/>
    <w:rsid w:val="003B4482"/>
    <w:rsid w:val="003B4FC5"/>
    <w:rsid w:val="003B5469"/>
    <w:rsid w:val="003B5699"/>
    <w:rsid w:val="003B570F"/>
    <w:rsid w:val="003B5B2C"/>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A27"/>
    <w:rsid w:val="003C2C9D"/>
    <w:rsid w:val="003C2CF1"/>
    <w:rsid w:val="003C2FC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64"/>
    <w:rsid w:val="003F3865"/>
    <w:rsid w:val="003F3A77"/>
    <w:rsid w:val="003F3F0D"/>
    <w:rsid w:val="003F3FEB"/>
    <w:rsid w:val="003F404C"/>
    <w:rsid w:val="003F44B1"/>
    <w:rsid w:val="003F4511"/>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9C2"/>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7BA"/>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437"/>
    <w:rsid w:val="004276E3"/>
    <w:rsid w:val="004279ED"/>
    <w:rsid w:val="00427E67"/>
    <w:rsid w:val="00430178"/>
    <w:rsid w:val="0043043A"/>
    <w:rsid w:val="00430495"/>
    <w:rsid w:val="00430680"/>
    <w:rsid w:val="004306BB"/>
    <w:rsid w:val="00430773"/>
    <w:rsid w:val="004308B6"/>
    <w:rsid w:val="00430A72"/>
    <w:rsid w:val="00430BA7"/>
    <w:rsid w:val="00430C33"/>
    <w:rsid w:val="00431043"/>
    <w:rsid w:val="004311D8"/>
    <w:rsid w:val="004314E7"/>
    <w:rsid w:val="0043189C"/>
    <w:rsid w:val="0043199F"/>
    <w:rsid w:val="00431CB1"/>
    <w:rsid w:val="00431DB5"/>
    <w:rsid w:val="004322B6"/>
    <w:rsid w:val="00432565"/>
    <w:rsid w:val="0043270B"/>
    <w:rsid w:val="00432780"/>
    <w:rsid w:val="00432DB9"/>
    <w:rsid w:val="00432E64"/>
    <w:rsid w:val="00432F4E"/>
    <w:rsid w:val="00432F8F"/>
    <w:rsid w:val="00432F9E"/>
    <w:rsid w:val="00433065"/>
    <w:rsid w:val="00433106"/>
    <w:rsid w:val="004332EA"/>
    <w:rsid w:val="00433A7C"/>
    <w:rsid w:val="00433C6F"/>
    <w:rsid w:val="00433CAB"/>
    <w:rsid w:val="00433E7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1E49"/>
    <w:rsid w:val="004422CB"/>
    <w:rsid w:val="004425C2"/>
    <w:rsid w:val="00442824"/>
    <w:rsid w:val="00442A1D"/>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8D5"/>
    <w:rsid w:val="004519BF"/>
    <w:rsid w:val="00451B06"/>
    <w:rsid w:val="00451BEB"/>
    <w:rsid w:val="0045212B"/>
    <w:rsid w:val="00452446"/>
    <w:rsid w:val="004526D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D3C"/>
    <w:rsid w:val="00457F98"/>
    <w:rsid w:val="0046026D"/>
    <w:rsid w:val="0046027A"/>
    <w:rsid w:val="00460300"/>
    <w:rsid w:val="004603CF"/>
    <w:rsid w:val="004605CC"/>
    <w:rsid w:val="0046072D"/>
    <w:rsid w:val="004608EB"/>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5D0"/>
    <w:rsid w:val="004658C3"/>
    <w:rsid w:val="00465C0F"/>
    <w:rsid w:val="00465EB3"/>
    <w:rsid w:val="00466260"/>
    <w:rsid w:val="004662E3"/>
    <w:rsid w:val="0046645E"/>
    <w:rsid w:val="0046649D"/>
    <w:rsid w:val="004666EC"/>
    <w:rsid w:val="0046680F"/>
    <w:rsid w:val="00467011"/>
    <w:rsid w:val="0046748D"/>
    <w:rsid w:val="00467838"/>
    <w:rsid w:val="004678ED"/>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3F4"/>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B91"/>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F70"/>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27"/>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102"/>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D8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759"/>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2126"/>
    <w:rsid w:val="004F2179"/>
    <w:rsid w:val="004F23E0"/>
    <w:rsid w:val="004F2826"/>
    <w:rsid w:val="004F288E"/>
    <w:rsid w:val="004F29EA"/>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0C"/>
    <w:rsid w:val="004F58AB"/>
    <w:rsid w:val="004F5E2A"/>
    <w:rsid w:val="004F62CB"/>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E7C"/>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74"/>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7A4"/>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893"/>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E30"/>
    <w:rsid w:val="00544FE3"/>
    <w:rsid w:val="00545555"/>
    <w:rsid w:val="0054556F"/>
    <w:rsid w:val="00545846"/>
    <w:rsid w:val="00545887"/>
    <w:rsid w:val="00545B27"/>
    <w:rsid w:val="00545C3D"/>
    <w:rsid w:val="00545E6A"/>
    <w:rsid w:val="005462A4"/>
    <w:rsid w:val="00546310"/>
    <w:rsid w:val="00546738"/>
    <w:rsid w:val="005467D6"/>
    <w:rsid w:val="00546942"/>
    <w:rsid w:val="00546A1B"/>
    <w:rsid w:val="00546ADD"/>
    <w:rsid w:val="00546B78"/>
    <w:rsid w:val="00546D6E"/>
    <w:rsid w:val="00547123"/>
    <w:rsid w:val="0054754D"/>
    <w:rsid w:val="00547FA0"/>
    <w:rsid w:val="00547FC0"/>
    <w:rsid w:val="00550125"/>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914"/>
    <w:rsid w:val="00563FD2"/>
    <w:rsid w:val="0056434D"/>
    <w:rsid w:val="005647FD"/>
    <w:rsid w:val="00564909"/>
    <w:rsid w:val="005651F7"/>
    <w:rsid w:val="00565239"/>
    <w:rsid w:val="005655BE"/>
    <w:rsid w:val="00565679"/>
    <w:rsid w:val="00565E28"/>
    <w:rsid w:val="00565F7D"/>
    <w:rsid w:val="00565FA5"/>
    <w:rsid w:val="0056613E"/>
    <w:rsid w:val="00566822"/>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01B"/>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6D6A"/>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1F53"/>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9F"/>
    <w:rsid w:val="005A578E"/>
    <w:rsid w:val="005A588D"/>
    <w:rsid w:val="005A59CF"/>
    <w:rsid w:val="005A5BF8"/>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A2A"/>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53"/>
    <w:rsid w:val="005C4390"/>
    <w:rsid w:val="005C440F"/>
    <w:rsid w:val="005C48D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6F2"/>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937"/>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C3"/>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AD"/>
    <w:rsid w:val="006059EC"/>
    <w:rsid w:val="00605A5D"/>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2C"/>
    <w:rsid w:val="006113A9"/>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8F9"/>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0C5E"/>
    <w:rsid w:val="00641061"/>
    <w:rsid w:val="00641092"/>
    <w:rsid w:val="0064150F"/>
    <w:rsid w:val="006419ED"/>
    <w:rsid w:val="006429B1"/>
    <w:rsid w:val="00642C15"/>
    <w:rsid w:val="00642D10"/>
    <w:rsid w:val="00643556"/>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7E"/>
    <w:rsid w:val="006476F3"/>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0E"/>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B7"/>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BD0"/>
    <w:rsid w:val="00670ECD"/>
    <w:rsid w:val="00671122"/>
    <w:rsid w:val="00671897"/>
    <w:rsid w:val="006718C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C93"/>
    <w:rsid w:val="00692D65"/>
    <w:rsid w:val="00692ED9"/>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62"/>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474"/>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3ECF"/>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6DAA"/>
    <w:rsid w:val="00747048"/>
    <w:rsid w:val="00747069"/>
    <w:rsid w:val="00747359"/>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4F96"/>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B5F"/>
    <w:rsid w:val="007842FE"/>
    <w:rsid w:val="00784702"/>
    <w:rsid w:val="00784C31"/>
    <w:rsid w:val="00784E75"/>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52B"/>
    <w:rsid w:val="007A261D"/>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2F23"/>
    <w:rsid w:val="007F37CB"/>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329"/>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36E"/>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06B"/>
    <w:rsid w:val="0084142B"/>
    <w:rsid w:val="00841573"/>
    <w:rsid w:val="00841739"/>
    <w:rsid w:val="008419A1"/>
    <w:rsid w:val="00841BE2"/>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AE0"/>
    <w:rsid w:val="00847C4E"/>
    <w:rsid w:val="00850347"/>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6CC"/>
    <w:rsid w:val="00880B3D"/>
    <w:rsid w:val="00880D84"/>
    <w:rsid w:val="00880DDE"/>
    <w:rsid w:val="00880E9E"/>
    <w:rsid w:val="008810DF"/>
    <w:rsid w:val="008810FA"/>
    <w:rsid w:val="00881842"/>
    <w:rsid w:val="00881F28"/>
    <w:rsid w:val="00881F60"/>
    <w:rsid w:val="0088261A"/>
    <w:rsid w:val="00882BB1"/>
    <w:rsid w:val="00882DF8"/>
    <w:rsid w:val="00883004"/>
    <w:rsid w:val="008832D6"/>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63C"/>
    <w:rsid w:val="008A2AAE"/>
    <w:rsid w:val="008A2D2E"/>
    <w:rsid w:val="008A2E24"/>
    <w:rsid w:val="008A2F26"/>
    <w:rsid w:val="008A2F9B"/>
    <w:rsid w:val="008A3390"/>
    <w:rsid w:val="008A34D0"/>
    <w:rsid w:val="008A36ED"/>
    <w:rsid w:val="008A3898"/>
    <w:rsid w:val="008A3A64"/>
    <w:rsid w:val="008A3EF8"/>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FCB"/>
    <w:rsid w:val="008B01A2"/>
    <w:rsid w:val="008B0419"/>
    <w:rsid w:val="008B097E"/>
    <w:rsid w:val="008B0AB4"/>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7D"/>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066C"/>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8CF"/>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66C"/>
    <w:rsid w:val="00946CAB"/>
    <w:rsid w:val="00947238"/>
    <w:rsid w:val="00947711"/>
    <w:rsid w:val="00947C79"/>
    <w:rsid w:val="00947E55"/>
    <w:rsid w:val="009501C0"/>
    <w:rsid w:val="009504EC"/>
    <w:rsid w:val="009509D7"/>
    <w:rsid w:val="00950B09"/>
    <w:rsid w:val="00950DD1"/>
    <w:rsid w:val="00951417"/>
    <w:rsid w:val="0095154C"/>
    <w:rsid w:val="009515C9"/>
    <w:rsid w:val="009517A9"/>
    <w:rsid w:val="009518BD"/>
    <w:rsid w:val="00951995"/>
    <w:rsid w:val="00951C7E"/>
    <w:rsid w:val="00951CF6"/>
    <w:rsid w:val="00951F74"/>
    <w:rsid w:val="0095209E"/>
    <w:rsid w:val="0095211E"/>
    <w:rsid w:val="0095225E"/>
    <w:rsid w:val="0095235C"/>
    <w:rsid w:val="00952385"/>
    <w:rsid w:val="0095263E"/>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0C"/>
    <w:rsid w:val="00965443"/>
    <w:rsid w:val="009654F0"/>
    <w:rsid w:val="009659EA"/>
    <w:rsid w:val="00965A1D"/>
    <w:rsid w:val="009662CB"/>
    <w:rsid w:val="0096691D"/>
    <w:rsid w:val="00966EC4"/>
    <w:rsid w:val="0096766C"/>
    <w:rsid w:val="00967798"/>
    <w:rsid w:val="00967851"/>
    <w:rsid w:val="009679AA"/>
    <w:rsid w:val="00967D2D"/>
    <w:rsid w:val="00967EBF"/>
    <w:rsid w:val="00967F72"/>
    <w:rsid w:val="0097020F"/>
    <w:rsid w:val="00970292"/>
    <w:rsid w:val="009703F0"/>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EBA"/>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D6B"/>
    <w:rsid w:val="00974EBD"/>
    <w:rsid w:val="009751BA"/>
    <w:rsid w:val="00975502"/>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9B9"/>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713E"/>
    <w:rsid w:val="009971EA"/>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4028"/>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3DDC"/>
    <w:rsid w:val="009B4037"/>
    <w:rsid w:val="009B4458"/>
    <w:rsid w:val="009B4821"/>
    <w:rsid w:val="009B4BED"/>
    <w:rsid w:val="009B4C24"/>
    <w:rsid w:val="009B4C25"/>
    <w:rsid w:val="009B4FA0"/>
    <w:rsid w:val="009B4FF8"/>
    <w:rsid w:val="009B5275"/>
    <w:rsid w:val="009B544A"/>
    <w:rsid w:val="009B5821"/>
    <w:rsid w:val="009B59B0"/>
    <w:rsid w:val="009B5A67"/>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16F"/>
    <w:rsid w:val="009E2A61"/>
    <w:rsid w:val="009E2D99"/>
    <w:rsid w:val="009E2F97"/>
    <w:rsid w:val="009E3235"/>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A06"/>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0AB"/>
    <w:rsid w:val="00A00248"/>
    <w:rsid w:val="00A00519"/>
    <w:rsid w:val="00A009FB"/>
    <w:rsid w:val="00A01006"/>
    <w:rsid w:val="00A011C6"/>
    <w:rsid w:val="00A01CDF"/>
    <w:rsid w:val="00A01D2D"/>
    <w:rsid w:val="00A01F3F"/>
    <w:rsid w:val="00A01F62"/>
    <w:rsid w:val="00A021CA"/>
    <w:rsid w:val="00A02844"/>
    <w:rsid w:val="00A02B26"/>
    <w:rsid w:val="00A03081"/>
    <w:rsid w:val="00A0345E"/>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6B"/>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75"/>
    <w:rsid w:val="00A8135C"/>
    <w:rsid w:val="00A81633"/>
    <w:rsid w:val="00A81AB2"/>
    <w:rsid w:val="00A8221B"/>
    <w:rsid w:val="00A82665"/>
    <w:rsid w:val="00A82979"/>
    <w:rsid w:val="00A82A27"/>
    <w:rsid w:val="00A82C3B"/>
    <w:rsid w:val="00A82D62"/>
    <w:rsid w:val="00A82EE1"/>
    <w:rsid w:val="00A831F0"/>
    <w:rsid w:val="00A834EC"/>
    <w:rsid w:val="00A83BF1"/>
    <w:rsid w:val="00A83C06"/>
    <w:rsid w:val="00A83D3C"/>
    <w:rsid w:val="00A83EB2"/>
    <w:rsid w:val="00A8409E"/>
    <w:rsid w:val="00A84298"/>
    <w:rsid w:val="00A8452F"/>
    <w:rsid w:val="00A845D3"/>
    <w:rsid w:val="00A84868"/>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CCC"/>
    <w:rsid w:val="00A91D3C"/>
    <w:rsid w:val="00A91F3E"/>
    <w:rsid w:val="00A924F7"/>
    <w:rsid w:val="00A930F9"/>
    <w:rsid w:val="00A934FE"/>
    <w:rsid w:val="00A93715"/>
    <w:rsid w:val="00A9399B"/>
    <w:rsid w:val="00A939D3"/>
    <w:rsid w:val="00A93B4D"/>
    <w:rsid w:val="00A93BDA"/>
    <w:rsid w:val="00A93E41"/>
    <w:rsid w:val="00A93FDF"/>
    <w:rsid w:val="00A94127"/>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D12"/>
    <w:rsid w:val="00AA1EEC"/>
    <w:rsid w:val="00AA2061"/>
    <w:rsid w:val="00AA210C"/>
    <w:rsid w:val="00AA2587"/>
    <w:rsid w:val="00AA298D"/>
    <w:rsid w:val="00AA29F2"/>
    <w:rsid w:val="00AA2C76"/>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6F0"/>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14B"/>
    <w:rsid w:val="00B1093D"/>
    <w:rsid w:val="00B109D0"/>
    <w:rsid w:val="00B10BD1"/>
    <w:rsid w:val="00B10E06"/>
    <w:rsid w:val="00B10FC2"/>
    <w:rsid w:val="00B111BF"/>
    <w:rsid w:val="00B114C4"/>
    <w:rsid w:val="00B115A1"/>
    <w:rsid w:val="00B115D1"/>
    <w:rsid w:val="00B11882"/>
    <w:rsid w:val="00B118D4"/>
    <w:rsid w:val="00B11E29"/>
    <w:rsid w:val="00B1223E"/>
    <w:rsid w:val="00B12440"/>
    <w:rsid w:val="00B12455"/>
    <w:rsid w:val="00B128F1"/>
    <w:rsid w:val="00B12E5E"/>
    <w:rsid w:val="00B12F78"/>
    <w:rsid w:val="00B137BE"/>
    <w:rsid w:val="00B137D3"/>
    <w:rsid w:val="00B1388A"/>
    <w:rsid w:val="00B13EAA"/>
    <w:rsid w:val="00B13F1F"/>
    <w:rsid w:val="00B13F80"/>
    <w:rsid w:val="00B1400C"/>
    <w:rsid w:val="00B1415E"/>
    <w:rsid w:val="00B145C7"/>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1BB"/>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C6"/>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6E3"/>
    <w:rsid w:val="00B76727"/>
    <w:rsid w:val="00B767B4"/>
    <w:rsid w:val="00B768FC"/>
    <w:rsid w:val="00B76DF0"/>
    <w:rsid w:val="00B76FAC"/>
    <w:rsid w:val="00B77062"/>
    <w:rsid w:val="00B7709F"/>
    <w:rsid w:val="00B774CC"/>
    <w:rsid w:val="00B77502"/>
    <w:rsid w:val="00B776B3"/>
    <w:rsid w:val="00B77A5A"/>
    <w:rsid w:val="00B77AF7"/>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371"/>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6C"/>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551"/>
    <w:rsid w:val="00BB2D6E"/>
    <w:rsid w:val="00BB317E"/>
    <w:rsid w:val="00BB3355"/>
    <w:rsid w:val="00BB365A"/>
    <w:rsid w:val="00BB3E53"/>
    <w:rsid w:val="00BB3F4C"/>
    <w:rsid w:val="00BB3F8F"/>
    <w:rsid w:val="00BB4051"/>
    <w:rsid w:val="00BB424D"/>
    <w:rsid w:val="00BB449D"/>
    <w:rsid w:val="00BB4639"/>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D"/>
    <w:rsid w:val="00BC344E"/>
    <w:rsid w:val="00BC38B8"/>
    <w:rsid w:val="00BC3CDA"/>
    <w:rsid w:val="00BC3CF8"/>
    <w:rsid w:val="00BC3E76"/>
    <w:rsid w:val="00BC3FE8"/>
    <w:rsid w:val="00BC41CF"/>
    <w:rsid w:val="00BC42CB"/>
    <w:rsid w:val="00BC4443"/>
    <w:rsid w:val="00BC45A8"/>
    <w:rsid w:val="00BC499E"/>
    <w:rsid w:val="00BC511C"/>
    <w:rsid w:val="00BC54F7"/>
    <w:rsid w:val="00BC59BD"/>
    <w:rsid w:val="00BC5C92"/>
    <w:rsid w:val="00BC5CE2"/>
    <w:rsid w:val="00BC600D"/>
    <w:rsid w:val="00BC6064"/>
    <w:rsid w:val="00BC620A"/>
    <w:rsid w:val="00BC6BDE"/>
    <w:rsid w:val="00BC6C06"/>
    <w:rsid w:val="00BC70D5"/>
    <w:rsid w:val="00BC7102"/>
    <w:rsid w:val="00BC71C5"/>
    <w:rsid w:val="00BC7659"/>
    <w:rsid w:val="00BC77C9"/>
    <w:rsid w:val="00BC7A00"/>
    <w:rsid w:val="00BC7A42"/>
    <w:rsid w:val="00BC7ADC"/>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436"/>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9B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BF7E3F"/>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31"/>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929"/>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6D7"/>
    <w:rsid w:val="00C2299C"/>
    <w:rsid w:val="00C22A73"/>
    <w:rsid w:val="00C22BA7"/>
    <w:rsid w:val="00C22BB4"/>
    <w:rsid w:val="00C22E32"/>
    <w:rsid w:val="00C22FC6"/>
    <w:rsid w:val="00C2312E"/>
    <w:rsid w:val="00C231FC"/>
    <w:rsid w:val="00C232C3"/>
    <w:rsid w:val="00C232DD"/>
    <w:rsid w:val="00C236EE"/>
    <w:rsid w:val="00C23B44"/>
    <w:rsid w:val="00C23E25"/>
    <w:rsid w:val="00C2423A"/>
    <w:rsid w:val="00C243BB"/>
    <w:rsid w:val="00C24406"/>
    <w:rsid w:val="00C24486"/>
    <w:rsid w:val="00C24CA2"/>
    <w:rsid w:val="00C24DC1"/>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52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4002"/>
    <w:rsid w:val="00C545B1"/>
    <w:rsid w:val="00C5462F"/>
    <w:rsid w:val="00C548BE"/>
    <w:rsid w:val="00C54B97"/>
    <w:rsid w:val="00C54C62"/>
    <w:rsid w:val="00C54C97"/>
    <w:rsid w:val="00C54CAE"/>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2"/>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38C"/>
    <w:rsid w:val="00C80547"/>
    <w:rsid w:val="00C805FA"/>
    <w:rsid w:val="00C807B7"/>
    <w:rsid w:val="00C8080E"/>
    <w:rsid w:val="00C8090F"/>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E"/>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06"/>
    <w:rsid w:val="00CD0D74"/>
    <w:rsid w:val="00CD14CB"/>
    <w:rsid w:val="00CD16D7"/>
    <w:rsid w:val="00CD179D"/>
    <w:rsid w:val="00CD1841"/>
    <w:rsid w:val="00CD1D72"/>
    <w:rsid w:val="00CD1E74"/>
    <w:rsid w:val="00CD223B"/>
    <w:rsid w:val="00CD2585"/>
    <w:rsid w:val="00CD25A6"/>
    <w:rsid w:val="00CD283A"/>
    <w:rsid w:val="00CD28DD"/>
    <w:rsid w:val="00CD28F4"/>
    <w:rsid w:val="00CD2EBE"/>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696"/>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BC"/>
    <w:rsid w:val="00CE3CCB"/>
    <w:rsid w:val="00CE3DE5"/>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B4"/>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1FBA"/>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D3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7"/>
    <w:rsid w:val="00D2390D"/>
    <w:rsid w:val="00D239EC"/>
    <w:rsid w:val="00D23B89"/>
    <w:rsid w:val="00D23CE2"/>
    <w:rsid w:val="00D23EAA"/>
    <w:rsid w:val="00D2416F"/>
    <w:rsid w:val="00D24633"/>
    <w:rsid w:val="00D24885"/>
    <w:rsid w:val="00D248AE"/>
    <w:rsid w:val="00D25077"/>
    <w:rsid w:val="00D256FE"/>
    <w:rsid w:val="00D25802"/>
    <w:rsid w:val="00D25A83"/>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0A2"/>
    <w:rsid w:val="00D315CF"/>
    <w:rsid w:val="00D31B45"/>
    <w:rsid w:val="00D31B9F"/>
    <w:rsid w:val="00D31BEA"/>
    <w:rsid w:val="00D320CE"/>
    <w:rsid w:val="00D321C9"/>
    <w:rsid w:val="00D32287"/>
    <w:rsid w:val="00D32B6C"/>
    <w:rsid w:val="00D32B6E"/>
    <w:rsid w:val="00D33017"/>
    <w:rsid w:val="00D331F8"/>
    <w:rsid w:val="00D33313"/>
    <w:rsid w:val="00D33410"/>
    <w:rsid w:val="00D335CB"/>
    <w:rsid w:val="00D33AB3"/>
    <w:rsid w:val="00D33AFC"/>
    <w:rsid w:val="00D3410B"/>
    <w:rsid w:val="00D344C9"/>
    <w:rsid w:val="00D34F84"/>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BA2"/>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E2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A5F"/>
    <w:rsid w:val="00D724DF"/>
    <w:rsid w:val="00D73347"/>
    <w:rsid w:val="00D7355F"/>
    <w:rsid w:val="00D73581"/>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CB"/>
    <w:rsid w:val="00D76DDA"/>
    <w:rsid w:val="00D76E83"/>
    <w:rsid w:val="00D76EDB"/>
    <w:rsid w:val="00D771C9"/>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675"/>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89"/>
    <w:rsid w:val="00DA35A9"/>
    <w:rsid w:val="00DA3B43"/>
    <w:rsid w:val="00DA3BAD"/>
    <w:rsid w:val="00DA3BE7"/>
    <w:rsid w:val="00DA3E2A"/>
    <w:rsid w:val="00DA3F00"/>
    <w:rsid w:val="00DA41B2"/>
    <w:rsid w:val="00DA43CA"/>
    <w:rsid w:val="00DA4412"/>
    <w:rsid w:val="00DA492A"/>
    <w:rsid w:val="00DA4C85"/>
    <w:rsid w:val="00DA4D11"/>
    <w:rsid w:val="00DA5A3C"/>
    <w:rsid w:val="00DA5A53"/>
    <w:rsid w:val="00DA5CA9"/>
    <w:rsid w:val="00DA5DC3"/>
    <w:rsid w:val="00DA5E7E"/>
    <w:rsid w:val="00DA714A"/>
    <w:rsid w:val="00DA71AF"/>
    <w:rsid w:val="00DA727D"/>
    <w:rsid w:val="00DA72C3"/>
    <w:rsid w:val="00DA7A85"/>
    <w:rsid w:val="00DA7BC7"/>
    <w:rsid w:val="00DA7E4C"/>
    <w:rsid w:val="00DA7E4E"/>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E4B"/>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4A5"/>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1"/>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94"/>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2C"/>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0B2"/>
    <w:rsid w:val="00E151CB"/>
    <w:rsid w:val="00E15352"/>
    <w:rsid w:val="00E15448"/>
    <w:rsid w:val="00E154A1"/>
    <w:rsid w:val="00E1582F"/>
    <w:rsid w:val="00E15C85"/>
    <w:rsid w:val="00E15FE1"/>
    <w:rsid w:val="00E1626E"/>
    <w:rsid w:val="00E164E8"/>
    <w:rsid w:val="00E1654E"/>
    <w:rsid w:val="00E1660E"/>
    <w:rsid w:val="00E167D4"/>
    <w:rsid w:val="00E16B7D"/>
    <w:rsid w:val="00E1729E"/>
    <w:rsid w:val="00E175FF"/>
    <w:rsid w:val="00E17B9C"/>
    <w:rsid w:val="00E17C3F"/>
    <w:rsid w:val="00E17CFB"/>
    <w:rsid w:val="00E17E37"/>
    <w:rsid w:val="00E20148"/>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C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C81"/>
    <w:rsid w:val="00E30517"/>
    <w:rsid w:val="00E30596"/>
    <w:rsid w:val="00E3070A"/>
    <w:rsid w:val="00E307E4"/>
    <w:rsid w:val="00E30A72"/>
    <w:rsid w:val="00E30BDD"/>
    <w:rsid w:val="00E311A5"/>
    <w:rsid w:val="00E31371"/>
    <w:rsid w:val="00E31506"/>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B05"/>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519"/>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DD9"/>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4ED"/>
    <w:rsid w:val="00E55582"/>
    <w:rsid w:val="00E55ABF"/>
    <w:rsid w:val="00E55BED"/>
    <w:rsid w:val="00E55D2C"/>
    <w:rsid w:val="00E56699"/>
    <w:rsid w:val="00E5711F"/>
    <w:rsid w:val="00E5765B"/>
    <w:rsid w:val="00E578B2"/>
    <w:rsid w:val="00E57E71"/>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0F99"/>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792"/>
    <w:rsid w:val="00ED4F25"/>
    <w:rsid w:val="00ED5122"/>
    <w:rsid w:val="00ED532C"/>
    <w:rsid w:val="00ED54F7"/>
    <w:rsid w:val="00ED58F2"/>
    <w:rsid w:val="00ED58FE"/>
    <w:rsid w:val="00ED5947"/>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5DFB"/>
    <w:rsid w:val="00EE62B4"/>
    <w:rsid w:val="00EE636D"/>
    <w:rsid w:val="00EE66B1"/>
    <w:rsid w:val="00EE6A8C"/>
    <w:rsid w:val="00EE6CB1"/>
    <w:rsid w:val="00EE6D07"/>
    <w:rsid w:val="00EE6D48"/>
    <w:rsid w:val="00EE701A"/>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3"/>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5F71"/>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B5"/>
    <w:rsid w:val="00F03466"/>
    <w:rsid w:val="00F036FA"/>
    <w:rsid w:val="00F0388F"/>
    <w:rsid w:val="00F03891"/>
    <w:rsid w:val="00F043D0"/>
    <w:rsid w:val="00F044CA"/>
    <w:rsid w:val="00F04551"/>
    <w:rsid w:val="00F04887"/>
    <w:rsid w:val="00F04D51"/>
    <w:rsid w:val="00F04F3E"/>
    <w:rsid w:val="00F0522E"/>
    <w:rsid w:val="00F058CE"/>
    <w:rsid w:val="00F05D43"/>
    <w:rsid w:val="00F05EED"/>
    <w:rsid w:val="00F06F02"/>
    <w:rsid w:val="00F06F4C"/>
    <w:rsid w:val="00F07053"/>
    <w:rsid w:val="00F070C0"/>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6D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3EB"/>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110"/>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1D7"/>
    <w:rsid w:val="00FB34CE"/>
    <w:rsid w:val="00FB3574"/>
    <w:rsid w:val="00FB3B12"/>
    <w:rsid w:val="00FB3CD6"/>
    <w:rsid w:val="00FB3D0B"/>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35F"/>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68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E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8CC"/>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21A02F64-3F82-4B2E-BE37-176891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004A82"/>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004A82"/>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8879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84999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144067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C0350352-56E5-4E38-824D-31797CDA91AA}">
  <ds:schemaRefs>
    <ds:schemaRef ds:uri="http://schemas.openxmlformats.org/officeDocument/2006/bibliography"/>
  </ds:schemaRefs>
</ds:datastoreItem>
</file>

<file path=customXml/itemProps6.xml><?xml version="1.0" encoding="utf-8"?>
<ds:datastoreItem xmlns:ds="http://schemas.openxmlformats.org/officeDocument/2006/customXml" ds:itemID="{B9272298-EFAC-461E-A35E-76269ACCD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4574</Words>
  <Characters>26077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30590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4</cp:revision>
  <cp:lastPrinted>2016-05-08T07:33:00Z</cp:lastPrinted>
  <dcterms:created xsi:type="dcterms:W3CDTF">2019-05-03T10:50:00Z</dcterms:created>
  <dcterms:modified xsi:type="dcterms:W3CDTF">2019-05-03T14:55:00Z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65e2bae2-e9a6-4dbe-a63a-562a336d06cc</vt:lpwstr>
  </property>
  <property fmtid="{D5CDD505-2E9C-101B-9397-08002B2CF9AE}" pid="6" name="CTP_TimeStamp">
    <vt:lpwstr>2019-05-03 10:50:32Z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